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9EAA8A" w14:textId="77777777" w:rsidR="00CC1B1A" w:rsidRDefault="00CC1B1A" w:rsidP="00CC1B1A"/>
    <w:p w14:paraId="060173A3" w14:textId="77777777" w:rsidR="00CC1B1A" w:rsidRDefault="00CC1B1A" w:rsidP="00CC1B1A">
      <w:pPr>
        <w:pStyle w:val="KBOBTitel1"/>
        <w:numPr>
          <w:ilvl w:val="0"/>
          <w:numId w:val="0"/>
        </w:numPr>
        <w:ind w:left="284" w:hanging="284"/>
        <w:sectPr w:rsidR="00CC1B1A" w:rsidSect="00CC1B1A">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00BDDF4E" w14:textId="77777777" w:rsidR="00CC1B1A" w:rsidRDefault="00CC1B1A" w:rsidP="00CC1B1A">
      <w:pPr>
        <w:pStyle w:val="KBOBTitel0"/>
      </w:pPr>
      <w:r>
        <w:t>Angebotsunterlagen für Planerleistungen</w:t>
      </w:r>
    </w:p>
    <w:p w14:paraId="0F2C5176" w14:textId="77777777" w:rsidR="00CC1B1A" w:rsidRDefault="00CC1B1A">
      <w:pPr>
        <w:pStyle w:val="KBOBRechts"/>
        <w:spacing w:after="360"/>
      </w:pPr>
      <w:r>
        <w:t>Version ASTRA / Januar 2021</w:t>
      </w:r>
    </w:p>
    <w:p w14:paraId="323DD018" w14:textId="77777777" w:rsidR="00C620C4" w:rsidRDefault="00CC1B1A">
      <w:pPr>
        <w:tabs>
          <w:tab w:val="left" w:pos="4320"/>
          <w:tab w:val="left" w:pos="10080"/>
        </w:tabs>
        <w:spacing w:after="0"/>
        <w:ind w:left="4320" w:hanging="4320"/>
        <w:jc w:val="left"/>
      </w:pPr>
      <w:r>
        <w:rPr>
          <w:b/>
        </w:rPr>
        <w:t>Projektbezeichnung:</w:t>
      </w:r>
      <w:r>
        <w:tab/>
        <w:t>N2 VM Massnahmen Kanton NW</w:t>
      </w:r>
    </w:p>
    <w:p w14:paraId="0864FEDA" w14:textId="77777777" w:rsidR="00C620C4" w:rsidRDefault="00CC1B1A">
      <w:pPr>
        <w:tabs>
          <w:tab w:val="left" w:pos="4320"/>
          <w:tab w:val="left" w:pos="10080"/>
        </w:tabs>
        <w:spacing w:before="0" w:after="0"/>
        <w:ind w:left="4320" w:hanging="4320"/>
        <w:jc w:val="left"/>
      </w:pPr>
      <w:r>
        <w:t>Projektkurzbezeichnung:</w:t>
      </w:r>
      <w:r>
        <w:tab/>
        <w:t>N2 VM NW</w:t>
      </w:r>
    </w:p>
    <w:p w14:paraId="2591B006" w14:textId="77777777" w:rsidR="00C620C4" w:rsidRDefault="00CC1B1A">
      <w:pPr>
        <w:tabs>
          <w:tab w:val="left" w:pos="4320"/>
          <w:tab w:val="left" w:pos="10080"/>
        </w:tabs>
        <w:spacing w:before="0" w:after="0"/>
        <w:ind w:left="4320" w:hanging="4320"/>
        <w:jc w:val="left"/>
      </w:pPr>
      <w:r>
        <w:t>Projektnummer:</w:t>
      </w:r>
      <w:r>
        <w:tab/>
        <w:t>210006</w:t>
      </w:r>
    </w:p>
    <w:p w14:paraId="611AA890" w14:textId="77777777" w:rsidR="00C620C4" w:rsidRDefault="00CC1B1A">
      <w:pPr>
        <w:tabs>
          <w:tab w:val="left" w:pos="4320"/>
          <w:tab w:val="left" w:pos="10080"/>
        </w:tabs>
        <w:spacing w:before="0" w:after="0"/>
        <w:ind w:left="4320" w:hanging="4320"/>
        <w:jc w:val="left"/>
      </w:pPr>
      <w:r>
        <w:t>Vertragsbezeichnung:</w:t>
      </w:r>
      <w:r>
        <w:tab/>
        <w:t>Verkehrsplaner</w:t>
      </w:r>
    </w:p>
    <w:p w14:paraId="56C17E5B" w14:textId="77777777" w:rsidR="00C620C4" w:rsidRDefault="00CC1B1A">
      <w:pPr>
        <w:tabs>
          <w:tab w:val="left" w:pos="4320"/>
          <w:tab w:val="left" w:pos="10080"/>
        </w:tabs>
        <w:spacing w:before="0" w:after="0"/>
        <w:ind w:left="4320" w:hanging="4320"/>
        <w:jc w:val="left"/>
      </w:pPr>
      <w:r>
        <w:t>Vergabeverfahren:</w:t>
      </w:r>
      <w:r>
        <w:tab/>
        <w:t>Offenes Verfahren</w:t>
      </w:r>
    </w:p>
    <w:p w14:paraId="581949B7" w14:textId="77777777" w:rsidR="00C620C4" w:rsidRDefault="00CC1B1A">
      <w:pPr>
        <w:tabs>
          <w:tab w:val="left" w:pos="4320"/>
          <w:tab w:val="left" w:pos="10080"/>
        </w:tabs>
        <w:spacing w:before="0" w:after="0"/>
        <w:ind w:left="4320" w:hanging="4320"/>
        <w:jc w:val="left"/>
      </w:pPr>
      <w:r>
        <w:t xml:space="preserve">Klassifizierung in </w:t>
      </w:r>
      <w:proofErr w:type="spellStart"/>
      <w:r>
        <w:t>BöB</w:t>
      </w:r>
      <w:proofErr w:type="spellEnd"/>
      <w:r>
        <w:t>/</w:t>
      </w:r>
      <w:proofErr w:type="spellStart"/>
      <w:r>
        <w:t>VöB</w:t>
      </w:r>
      <w:proofErr w:type="spellEnd"/>
      <w:r>
        <w:t>:</w:t>
      </w:r>
      <w:r>
        <w:tab/>
        <w:t>Dienstleistungsauftrag</w:t>
      </w:r>
    </w:p>
    <w:p w14:paraId="5D2DD775" w14:textId="77777777" w:rsidR="00C620C4" w:rsidRDefault="00CC1B1A">
      <w:pPr>
        <w:tabs>
          <w:tab w:val="left" w:pos="4320"/>
          <w:tab w:val="left" w:pos="10080"/>
        </w:tabs>
        <w:spacing w:before="240"/>
      </w:pPr>
      <w:r>
        <w:rPr>
          <w:b/>
        </w:rPr>
        <w:t>Auftraggeber</w:t>
      </w:r>
      <w:r>
        <w:tab/>
      </w:r>
      <w:r>
        <w:rPr>
          <w:b/>
        </w:rPr>
        <w:t>Schweizerischen Eidgenossenschaft</w:t>
      </w:r>
    </w:p>
    <w:p w14:paraId="42AF8583" w14:textId="77777777" w:rsidR="00C620C4" w:rsidRDefault="00CC1B1A">
      <w:pPr>
        <w:tabs>
          <w:tab w:val="left" w:pos="4320"/>
          <w:tab w:val="left" w:pos="10080"/>
        </w:tabs>
        <w:spacing w:before="0" w:after="0"/>
        <w:jc w:val="left"/>
      </w:pPr>
      <w:r>
        <w:t>vertreten durch</w:t>
      </w:r>
      <w:r>
        <w:tab/>
      </w:r>
      <w:r>
        <w:rPr>
          <w:b/>
        </w:rPr>
        <w:t>Bundesamt für Strassen ASTRA</w:t>
      </w:r>
    </w:p>
    <w:p w14:paraId="62A1BC8B" w14:textId="77777777" w:rsidR="00C620C4" w:rsidRDefault="00CC1B1A">
      <w:pPr>
        <w:tabs>
          <w:tab w:val="left" w:pos="4320"/>
          <w:tab w:val="left" w:pos="10080"/>
        </w:tabs>
        <w:spacing w:before="0" w:after="0"/>
        <w:ind w:left="4320" w:hanging="4320"/>
        <w:jc w:val="left"/>
      </w:pPr>
      <w:r>
        <w:tab/>
        <w:t>Abteilung Strasseninfrastruktur Ost</w:t>
      </w:r>
      <w:r>
        <w:br/>
        <w:t>Filiale Zofingen</w:t>
      </w:r>
      <w:r>
        <w:br/>
        <w:t>Brühlstrasse 3, 4800 Zofingen</w:t>
      </w:r>
    </w:p>
    <w:p w14:paraId="71CB050C" w14:textId="77777777" w:rsidR="00C620C4" w:rsidRDefault="00CC1B1A">
      <w:pPr>
        <w:spacing w:before="240" w:after="120"/>
      </w:pPr>
      <w:r>
        <w:rPr>
          <w:b/>
        </w:rPr>
        <w:t>Name und Adresse des Anbieters / der Anbieterin</w:t>
      </w:r>
    </w:p>
    <w:p w14:paraId="148D946C" w14:textId="77777777" w:rsidR="00C620C4" w:rsidRDefault="00CC1B1A">
      <w:pPr>
        <w:tabs>
          <w:tab w:val="left" w:pos="2160"/>
          <w:tab w:val="left" w:pos="7920"/>
        </w:tabs>
        <w:rPr>
          <w:b/>
        </w:rPr>
      </w:pPr>
      <w:r>
        <w:t>Name</w:t>
      </w:r>
      <w:r>
        <w:tab/>
      </w:r>
    </w:p>
    <w:p w14:paraId="1683BED7" w14:textId="77777777" w:rsidR="00C620C4" w:rsidRDefault="00CC1B1A">
      <w:pPr>
        <w:tabs>
          <w:tab w:val="left" w:pos="2160"/>
          <w:tab w:val="left" w:pos="5760"/>
          <w:tab w:val="left" w:pos="7200"/>
          <w:tab w:val="left" w:pos="8640"/>
        </w:tabs>
      </w:pPr>
      <w:r>
        <w:t>Adresse</w:t>
      </w:r>
      <w:r>
        <w:tab/>
      </w:r>
      <w:r>
        <w:tab/>
        <w:t>MWST-/UID-Nr.</w:t>
      </w:r>
      <w:r>
        <w:tab/>
      </w:r>
    </w:p>
    <w:p w14:paraId="573CFC25" w14:textId="77777777" w:rsidR="00C620C4" w:rsidRDefault="00CC1B1A">
      <w:pPr>
        <w:tabs>
          <w:tab w:val="left" w:pos="2160"/>
          <w:tab w:val="left" w:pos="5760"/>
          <w:tab w:val="left" w:pos="7200"/>
          <w:tab w:val="left" w:pos="8640"/>
        </w:tabs>
      </w:pPr>
      <w:r>
        <w:t>PLZ/Ort</w:t>
      </w:r>
      <w:r>
        <w:tab/>
      </w:r>
      <w:r>
        <w:tab/>
        <w:t>Telefon</w:t>
      </w:r>
      <w:r>
        <w:tab/>
      </w:r>
    </w:p>
    <w:p w14:paraId="59A20091" w14:textId="77777777" w:rsidR="00C620C4" w:rsidRDefault="00CC1B1A">
      <w:pPr>
        <w:tabs>
          <w:tab w:val="left" w:pos="2160"/>
          <w:tab w:val="left" w:pos="5760"/>
          <w:tab w:val="left" w:pos="7200"/>
          <w:tab w:val="left" w:pos="8640"/>
        </w:tabs>
      </w:pPr>
      <w:r>
        <w:t>Kontaktperson</w:t>
      </w:r>
      <w:r>
        <w:tab/>
      </w:r>
      <w:r>
        <w:tab/>
        <w:t>Fax</w:t>
      </w:r>
      <w:r>
        <w:tab/>
      </w:r>
    </w:p>
    <w:p w14:paraId="36FC8E72" w14:textId="77777777" w:rsidR="00C620C4" w:rsidRDefault="00CC1B1A">
      <w:pPr>
        <w:tabs>
          <w:tab w:val="left" w:pos="2160"/>
          <w:tab w:val="left" w:pos="5760"/>
          <w:tab w:val="left" w:pos="7200"/>
          <w:tab w:val="left" w:pos="8640"/>
        </w:tabs>
      </w:pPr>
      <w:proofErr w:type="gramStart"/>
      <w:r>
        <w:t>E-Mail</w:t>
      </w:r>
      <w:r>
        <w:tab/>
      </w:r>
      <w:r>
        <w:tab/>
        <w:t>Land</w:t>
      </w:r>
      <w:proofErr w:type="gramEnd"/>
      <w:r>
        <w:tab/>
        <w:t>CH</w:t>
      </w:r>
    </w:p>
    <w:p w14:paraId="11F1881A" w14:textId="77777777" w:rsidR="00C620C4" w:rsidRDefault="00CC1B1A">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79FF1B5E" w14:textId="77777777" w:rsidR="00C620C4" w:rsidRDefault="00CC1B1A">
      <w:pPr>
        <w:tabs>
          <w:tab w:val="left" w:pos="1440"/>
          <w:tab w:val="left" w:pos="2160"/>
          <w:tab w:val="left" w:pos="3600"/>
          <w:tab w:val="left" w:pos="4320"/>
        </w:tabs>
      </w:pPr>
      <w:r>
        <w:t>Grundangebot</w:t>
      </w:r>
      <w:r>
        <w:tab/>
      </w:r>
      <w:r>
        <w:rPr>
          <w:sz w:val="40"/>
        </w:rPr>
        <w:t>□</w:t>
      </w:r>
      <w:r>
        <w:tab/>
        <w:t>Variante</w:t>
      </w:r>
      <w:r>
        <w:tab/>
      </w:r>
      <w:r>
        <w:rPr>
          <w:sz w:val="40"/>
        </w:rPr>
        <w:t>□</w:t>
      </w:r>
    </w:p>
    <w:p w14:paraId="4AC9E1C1" w14:textId="77777777" w:rsidR="00C620C4" w:rsidRDefault="00CC1B1A">
      <w:pPr>
        <w:tabs>
          <w:tab w:val="left" w:pos="3168"/>
          <w:tab w:val="left" w:pos="6768"/>
          <w:tab w:val="left" w:pos="16848"/>
        </w:tabs>
      </w:pPr>
      <w:r>
        <w:rPr>
          <w:b/>
        </w:rPr>
        <w:t>Angebotssumme</w:t>
      </w:r>
      <w:r>
        <w:tab/>
      </w:r>
      <w:r>
        <w:rPr>
          <w:b/>
        </w:rPr>
        <w:t>CHF</w:t>
      </w:r>
      <w:proofErr w:type="gramStart"/>
      <w:r>
        <w:tab/>
      </w:r>
      <w:r>
        <w:rPr>
          <w:b/>
        </w:rPr>
        <w:t>.-</w:t>
      </w:r>
      <w:proofErr w:type="gramEnd"/>
      <w:r>
        <w:rPr>
          <w:b/>
        </w:rPr>
        <w:t>-</w:t>
      </w:r>
    </w:p>
    <w:p w14:paraId="3DE685A6" w14:textId="77777777" w:rsidR="00C620C4" w:rsidRDefault="00CC1B1A">
      <w:pPr>
        <w:tabs>
          <w:tab w:val="left" w:pos="3168"/>
          <w:tab w:val="left" w:pos="6768"/>
        </w:tabs>
      </w:pPr>
      <w:r>
        <w:tab/>
      </w:r>
      <w:r>
        <w:rPr>
          <w:sz w:val="16"/>
        </w:rPr>
        <w:t>(gemäss Preistabelle, Vereinbarte Vergütung netto, exkl. Skonto und MWST)</w:t>
      </w:r>
    </w:p>
    <w:p w14:paraId="4FA217A8" w14:textId="77777777" w:rsidR="00C620C4" w:rsidRDefault="00CC1B1A">
      <w:pPr>
        <w:tabs>
          <w:tab w:val="left" w:pos="3168"/>
          <w:tab w:val="left" w:pos="6768"/>
          <w:tab w:val="left" w:pos="10080"/>
        </w:tabs>
      </w:pPr>
      <w:r>
        <w:t>Bereinigte Angebotssumme</w:t>
      </w:r>
      <w:r>
        <w:tab/>
        <w:t>CHF</w:t>
      </w:r>
      <w:proofErr w:type="gramStart"/>
      <w:r>
        <w:tab/>
        <w:t>.-</w:t>
      </w:r>
      <w:proofErr w:type="gramEnd"/>
      <w:r>
        <w:t>-</w:t>
      </w:r>
    </w:p>
    <w:p w14:paraId="18726685" w14:textId="77777777" w:rsidR="00C620C4" w:rsidRDefault="00CC1B1A">
      <w:pPr>
        <w:tabs>
          <w:tab w:val="left" w:pos="3168"/>
          <w:tab w:val="left" w:pos="6768"/>
        </w:tabs>
      </w:pPr>
      <w:r>
        <w:tab/>
      </w:r>
      <w:r>
        <w:rPr>
          <w:sz w:val="16"/>
        </w:rPr>
        <w:t>(wird durch Auftraggeber ausgefüllt)</w:t>
      </w:r>
    </w:p>
    <w:p w14:paraId="77D3B1AA" w14:textId="77777777" w:rsidR="00C620C4" w:rsidRDefault="00CC1B1A">
      <w:pPr>
        <w:tabs>
          <w:tab w:val="left" w:pos="2880"/>
          <w:tab w:val="left" w:pos="5040"/>
          <w:tab w:val="left" w:pos="7920"/>
          <w:tab w:val="left" w:pos="10080"/>
        </w:tabs>
        <w:spacing w:before="240"/>
      </w:pPr>
      <w:r>
        <w:t>Datum</w:t>
      </w:r>
      <w:r>
        <w:tab/>
      </w:r>
      <w:r>
        <w:tab/>
        <w:t>Stempel und Unterschrift</w:t>
      </w:r>
      <w:r>
        <w:tab/>
      </w:r>
    </w:p>
    <w:p w14:paraId="0901BA34" w14:textId="77777777" w:rsidR="00D3316A" w:rsidRDefault="00D3316A" w:rsidP="00D3316A">
      <w:pPr>
        <w:pStyle w:val="KBOBTitel0"/>
        <w:pageBreakBefore/>
        <w:spacing w:before="0"/>
        <w:rPr>
          <w:b w:val="0"/>
        </w:rPr>
      </w:pPr>
      <w:r>
        <w:lastRenderedPageBreak/>
        <w:t>Formular Bietergemeinschaft</w:t>
      </w:r>
    </w:p>
    <w:p w14:paraId="22511337" w14:textId="77777777" w:rsidR="00D3316A" w:rsidRDefault="00D3316A" w:rsidP="00D3316A">
      <w:pPr>
        <w:pStyle w:val="KBOBHoch"/>
      </w:pPr>
      <w:r>
        <w:t>(nur im Falle einer Bietergemeinschaft auszufüllen)</w:t>
      </w:r>
    </w:p>
    <w:p w14:paraId="1B5AF2E9" w14:textId="77777777" w:rsidR="00D3316A" w:rsidRDefault="00D3316A" w:rsidP="00D3316A">
      <w:pPr>
        <w:pStyle w:val="KBOBHoch"/>
      </w:pPr>
    </w:p>
    <w:tbl>
      <w:tblPr>
        <w:tblStyle w:val="Tabellenraster"/>
        <w:tblW w:w="10065" w:type="dxa"/>
        <w:tblInd w:w="108" w:type="dxa"/>
        <w:tblLayout w:type="fixed"/>
        <w:tblLook w:val="04A0" w:firstRow="1" w:lastRow="0" w:firstColumn="1" w:lastColumn="0" w:noHBand="0" w:noVBand="1"/>
      </w:tblPr>
      <w:tblGrid>
        <w:gridCol w:w="3392"/>
        <w:gridCol w:w="5397"/>
        <w:gridCol w:w="1276"/>
      </w:tblGrid>
      <w:tr w:rsidR="00D3316A" w14:paraId="48B87576" w14:textId="77777777" w:rsidTr="00CC1B1A">
        <w:tc>
          <w:tcPr>
            <w:tcW w:w="8789" w:type="dxa"/>
            <w:gridSpan w:val="2"/>
          </w:tcPr>
          <w:p w14:paraId="0B258487" w14:textId="77777777" w:rsidR="00D3316A" w:rsidRDefault="00D3316A" w:rsidP="00CC1B1A">
            <w:pPr>
              <w:pStyle w:val="KBOBHoch"/>
            </w:pPr>
          </w:p>
        </w:tc>
        <w:tc>
          <w:tcPr>
            <w:tcW w:w="1276" w:type="dxa"/>
          </w:tcPr>
          <w:p w14:paraId="3959E524" w14:textId="77777777" w:rsidR="00D3316A" w:rsidRDefault="00D3316A" w:rsidP="00CC1B1A">
            <w:pPr>
              <w:pStyle w:val="KBOBHoch"/>
            </w:pPr>
            <w:r>
              <w:t>Leistungsanteil [%]</w:t>
            </w:r>
          </w:p>
        </w:tc>
      </w:tr>
      <w:tr w:rsidR="00D3316A" w14:paraId="4C957CA4" w14:textId="77777777" w:rsidTr="00CC1B1A">
        <w:tc>
          <w:tcPr>
            <w:tcW w:w="3392" w:type="dxa"/>
          </w:tcPr>
          <w:p w14:paraId="677F1279" w14:textId="77777777" w:rsidR="00D3316A" w:rsidRDefault="00D3316A" w:rsidP="00CC1B1A">
            <w:pPr>
              <w:pStyle w:val="KBOBHoch"/>
            </w:pPr>
            <w:r>
              <w:t>Federführende Unternehmung:</w:t>
            </w:r>
          </w:p>
        </w:tc>
        <w:tc>
          <w:tcPr>
            <w:tcW w:w="5397" w:type="dxa"/>
          </w:tcPr>
          <w:p w14:paraId="10F4874C" w14:textId="77777777" w:rsidR="00D3316A" w:rsidRDefault="00D3316A" w:rsidP="00CC1B1A">
            <w:pPr>
              <w:pStyle w:val="KBOBHoch"/>
            </w:pPr>
            <w:r>
              <w:t>Name: ………………………</w:t>
            </w:r>
          </w:p>
          <w:p w14:paraId="0FF73233" w14:textId="77777777" w:rsidR="00D3316A" w:rsidRDefault="00D3316A" w:rsidP="00CC1B1A">
            <w:pPr>
              <w:pStyle w:val="KBOBHoch"/>
            </w:pPr>
            <w:r>
              <w:t>Adresse: ………………………</w:t>
            </w:r>
          </w:p>
        </w:tc>
        <w:tc>
          <w:tcPr>
            <w:tcW w:w="1276" w:type="dxa"/>
          </w:tcPr>
          <w:p w14:paraId="194D7BDD" w14:textId="77777777" w:rsidR="00D3316A" w:rsidRDefault="00D3316A" w:rsidP="00CC1B1A">
            <w:pPr>
              <w:pStyle w:val="KBOBHoch"/>
            </w:pPr>
          </w:p>
        </w:tc>
      </w:tr>
      <w:tr w:rsidR="00D3316A" w14:paraId="76E4C2CA" w14:textId="77777777" w:rsidTr="00CC1B1A">
        <w:tc>
          <w:tcPr>
            <w:tcW w:w="3392" w:type="dxa"/>
          </w:tcPr>
          <w:p w14:paraId="1DDB71A1" w14:textId="77777777" w:rsidR="00D3316A" w:rsidRDefault="00D3316A" w:rsidP="00CC1B1A">
            <w:pPr>
              <w:pStyle w:val="KBOBHoch"/>
            </w:pPr>
            <w:r>
              <w:t>Weitere Unternehmung</w:t>
            </w:r>
          </w:p>
          <w:p w14:paraId="06A2DCFF" w14:textId="77777777" w:rsidR="00D3316A" w:rsidRDefault="00D3316A" w:rsidP="00CC1B1A">
            <w:pPr>
              <w:pStyle w:val="KBOBHoch"/>
            </w:pPr>
            <w:r>
              <w:t>(Mitglied Bietergemeinschaft)</w:t>
            </w:r>
            <w:r w:rsidRPr="0039533E">
              <w:rPr>
                <w:vertAlign w:val="superscript"/>
              </w:rPr>
              <w:t>1</w:t>
            </w:r>
            <w:r>
              <w:t>:</w:t>
            </w:r>
          </w:p>
        </w:tc>
        <w:tc>
          <w:tcPr>
            <w:tcW w:w="5397" w:type="dxa"/>
          </w:tcPr>
          <w:p w14:paraId="3104DC42" w14:textId="77777777" w:rsidR="00D3316A" w:rsidRDefault="00D3316A" w:rsidP="00CC1B1A">
            <w:pPr>
              <w:pStyle w:val="KBOBHoch"/>
            </w:pPr>
            <w:r>
              <w:t>Name: ………………………</w:t>
            </w:r>
          </w:p>
          <w:p w14:paraId="22829D9B" w14:textId="77777777" w:rsidR="00D3316A" w:rsidRDefault="00D3316A" w:rsidP="00CC1B1A">
            <w:pPr>
              <w:pStyle w:val="KBOBHoch"/>
            </w:pPr>
            <w:r>
              <w:t>Adresse: ………………………</w:t>
            </w:r>
          </w:p>
        </w:tc>
        <w:tc>
          <w:tcPr>
            <w:tcW w:w="1276" w:type="dxa"/>
          </w:tcPr>
          <w:p w14:paraId="07E4FDAE" w14:textId="77777777" w:rsidR="00D3316A" w:rsidRDefault="00D3316A" w:rsidP="00CC1B1A">
            <w:pPr>
              <w:pStyle w:val="KBOBHoch"/>
            </w:pPr>
          </w:p>
        </w:tc>
      </w:tr>
      <w:tr w:rsidR="00D3316A" w14:paraId="1AE0D04A" w14:textId="77777777" w:rsidTr="00CC1B1A">
        <w:tc>
          <w:tcPr>
            <w:tcW w:w="3392" w:type="dxa"/>
          </w:tcPr>
          <w:p w14:paraId="4111C3A2" w14:textId="77777777" w:rsidR="00D3316A" w:rsidRDefault="00D3316A" w:rsidP="00CC1B1A">
            <w:pPr>
              <w:pStyle w:val="KBOBHoch"/>
            </w:pPr>
            <w:r>
              <w:t>…:</w:t>
            </w:r>
          </w:p>
        </w:tc>
        <w:tc>
          <w:tcPr>
            <w:tcW w:w="5397" w:type="dxa"/>
          </w:tcPr>
          <w:p w14:paraId="618AE841" w14:textId="77777777" w:rsidR="00D3316A" w:rsidRDefault="00D3316A" w:rsidP="00CC1B1A">
            <w:pPr>
              <w:pStyle w:val="KBOBHoch"/>
            </w:pPr>
            <w:r>
              <w:t>Name: ………………………</w:t>
            </w:r>
          </w:p>
          <w:p w14:paraId="28FCED9E" w14:textId="77777777" w:rsidR="00D3316A" w:rsidRDefault="00D3316A" w:rsidP="00CC1B1A">
            <w:pPr>
              <w:pStyle w:val="KBOBHoch"/>
            </w:pPr>
            <w:r>
              <w:t>Adresse: ………………………</w:t>
            </w:r>
          </w:p>
        </w:tc>
        <w:tc>
          <w:tcPr>
            <w:tcW w:w="1276" w:type="dxa"/>
          </w:tcPr>
          <w:p w14:paraId="0A347E60" w14:textId="77777777" w:rsidR="00D3316A" w:rsidRDefault="00D3316A" w:rsidP="00CC1B1A">
            <w:pPr>
              <w:pStyle w:val="KBOBHoch"/>
            </w:pPr>
          </w:p>
        </w:tc>
      </w:tr>
      <w:tr w:rsidR="00D3316A" w14:paraId="7835F863" w14:textId="77777777" w:rsidTr="00CC1B1A">
        <w:tc>
          <w:tcPr>
            <w:tcW w:w="3392" w:type="dxa"/>
          </w:tcPr>
          <w:p w14:paraId="3DA36F30" w14:textId="77777777" w:rsidR="00D3316A" w:rsidRDefault="00D3316A" w:rsidP="00CC1B1A">
            <w:pPr>
              <w:pStyle w:val="KBOBHoch"/>
            </w:pPr>
            <w:r>
              <w:t>Subunternehmung</w:t>
            </w:r>
            <w:r w:rsidRPr="0039533E">
              <w:rPr>
                <w:vertAlign w:val="superscript"/>
              </w:rPr>
              <w:t>1</w:t>
            </w:r>
            <w:r>
              <w:t>:</w:t>
            </w:r>
          </w:p>
        </w:tc>
        <w:tc>
          <w:tcPr>
            <w:tcW w:w="5397" w:type="dxa"/>
          </w:tcPr>
          <w:p w14:paraId="41ED6924" w14:textId="77777777" w:rsidR="00D3316A" w:rsidRDefault="00D3316A" w:rsidP="00CC1B1A">
            <w:pPr>
              <w:pStyle w:val="KBOBHoch"/>
            </w:pPr>
            <w:r>
              <w:t>Name: ………………………</w:t>
            </w:r>
          </w:p>
          <w:p w14:paraId="4BE768B6" w14:textId="77777777" w:rsidR="00D3316A" w:rsidRDefault="00D3316A" w:rsidP="00CC1B1A">
            <w:pPr>
              <w:pStyle w:val="KBOBHoch"/>
            </w:pPr>
            <w:r>
              <w:t>Adresse: ………………………</w:t>
            </w:r>
          </w:p>
        </w:tc>
        <w:tc>
          <w:tcPr>
            <w:tcW w:w="1276" w:type="dxa"/>
          </w:tcPr>
          <w:p w14:paraId="07A8F7C5" w14:textId="77777777" w:rsidR="00D3316A" w:rsidRDefault="00D3316A" w:rsidP="00CC1B1A">
            <w:pPr>
              <w:pStyle w:val="KBOBHoch"/>
            </w:pPr>
          </w:p>
        </w:tc>
      </w:tr>
      <w:tr w:rsidR="00D3316A" w14:paraId="582C1FC3" w14:textId="77777777" w:rsidTr="00CC1B1A">
        <w:tc>
          <w:tcPr>
            <w:tcW w:w="3392" w:type="dxa"/>
          </w:tcPr>
          <w:p w14:paraId="4986D42B" w14:textId="77777777" w:rsidR="00D3316A" w:rsidRDefault="00D3316A" w:rsidP="00CC1B1A">
            <w:pPr>
              <w:pStyle w:val="KBOBHoch"/>
            </w:pPr>
            <w:r>
              <w:t>…:</w:t>
            </w:r>
          </w:p>
        </w:tc>
        <w:tc>
          <w:tcPr>
            <w:tcW w:w="5397" w:type="dxa"/>
          </w:tcPr>
          <w:p w14:paraId="5486462B" w14:textId="77777777" w:rsidR="00D3316A" w:rsidRDefault="00D3316A" w:rsidP="00CC1B1A">
            <w:pPr>
              <w:pStyle w:val="KBOBHoch"/>
            </w:pPr>
            <w:r>
              <w:t>Name: ………………………</w:t>
            </w:r>
          </w:p>
          <w:p w14:paraId="3E3EC393" w14:textId="77777777" w:rsidR="00D3316A" w:rsidRDefault="00D3316A" w:rsidP="00CC1B1A">
            <w:pPr>
              <w:pStyle w:val="KBOBHoch"/>
            </w:pPr>
            <w:r>
              <w:t>Adresse: ………………………</w:t>
            </w:r>
          </w:p>
        </w:tc>
        <w:tc>
          <w:tcPr>
            <w:tcW w:w="1276" w:type="dxa"/>
          </w:tcPr>
          <w:p w14:paraId="08E1C415" w14:textId="77777777" w:rsidR="00D3316A" w:rsidRDefault="00D3316A" w:rsidP="00CC1B1A">
            <w:pPr>
              <w:pStyle w:val="KBOBHoch"/>
            </w:pPr>
          </w:p>
        </w:tc>
      </w:tr>
    </w:tbl>
    <w:p w14:paraId="0F53AD30" w14:textId="77777777" w:rsidR="00C620C4" w:rsidRDefault="00CC1B1A">
      <w:pPr>
        <w:pStyle w:val="KBOBTitel0"/>
        <w:pageBreakBefore/>
        <w:rPr>
          <w:b w:val="0"/>
        </w:rPr>
      </w:pPr>
      <w:r>
        <w:lastRenderedPageBreak/>
        <w:t>Deckblätter</w:t>
      </w:r>
    </w:p>
    <w:p w14:paraId="1827C99B" w14:textId="77777777" w:rsidR="00C620C4" w:rsidRDefault="00CC1B1A">
      <w:r>
        <w:t>Deckblätter für die vom Anbieter/der Anbieterin einzureichenden Angebotsunterlagen (soweit nicht vom ASTRA bereits vorgegeben, sind die Angebotsunterlagen vom Anbieter/der Anbieterin beizubringen).</w:t>
      </w:r>
    </w:p>
    <w:p w14:paraId="496DF781" w14:textId="77777777" w:rsidR="00C620C4" w:rsidRDefault="00CC1B1A">
      <w:pPr>
        <w:pStyle w:val="KBOBTitel0"/>
        <w:pageBreakBefore/>
        <w:tabs>
          <w:tab w:val="left" w:pos="504"/>
          <w:tab w:val="left" w:pos="10080"/>
        </w:tabs>
      </w:pPr>
      <w:r>
        <w:lastRenderedPageBreak/>
        <w:t>1</w:t>
      </w:r>
      <w:r>
        <w:rPr>
          <w:b w:val="0"/>
        </w:rPr>
        <w:tab/>
      </w:r>
      <w:r>
        <w:t>Selbstdeklaration</w:t>
      </w:r>
    </w:p>
    <w:p w14:paraId="1ABCF28C" w14:textId="77777777" w:rsidR="00C620C4" w:rsidRDefault="00CC1B1A">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5DB1A0CD" w14:textId="77777777" w:rsidR="00C620C4" w:rsidRDefault="00CC1B1A">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0272BE4E" w14:textId="77777777" w:rsidR="00C620C4" w:rsidRDefault="00CC1B1A">
      <w:pPr>
        <w:spacing w:before="240" w:after="240"/>
        <w:ind w:left="288" w:hanging="288"/>
      </w:pPr>
      <w:r>
        <w:t>–</w:t>
      </w:r>
      <w:r>
        <w:tab/>
        <w:t xml:space="preserve">Des </w:t>
      </w:r>
      <w:proofErr w:type="spellStart"/>
      <w:r>
        <w:t>Weiteren</w:t>
      </w:r>
      <w:proofErr w:type="spellEnd"/>
      <w:r>
        <w:t xml:space="preserve"> verpflichtet sich der Anbieter für Leistungen in der Schweiz, die Gleichbehandlung von Frau und Mann, namentlich das Prinzip der Lohngleichheit, einzuhalten.</w:t>
      </w:r>
    </w:p>
    <w:p w14:paraId="06FB640C" w14:textId="77777777" w:rsidR="00C620C4" w:rsidRDefault="00CC1B1A">
      <w:pPr>
        <w:spacing w:before="240" w:after="240"/>
        <w:ind w:left="288" w:hanging="288"/>
      </w:pPr>
      <w:r>
        <w:t>–</w:t>
      </w:r>
      <w:r>
        <w:tab/>
        <w:t>Der Anbieter verpflichtet sich zudem, die Bestimmungen des schweizerischen Umweltrechts einzuhalten.</w:t>
      </w:r>
    </w:p>
    <w:p w14:paraId="7539CC31" w14:textId="77777777" w:rsidR="00C620C4" w:rsidRDefault="00CC1B1A">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455B6E99" w14:textId="77777777" w:rsidR="00C620C4" w:rsidRDefault="00CC1B1A">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5FAEC968" w14:textId="77777777" w:rsidR="00C620C4" w:rsidRDefault="00CC1B1A">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4F719537" w14:textId="77777777" w:rsidR="00C620C4" w:rsidRDefault="00CC1B1A">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5376312D" w14:textId="77777777" w:rsidR="00C620C4" w:rsidRDefault="00CC1B1A">
      <w:pPr>
        <w:spacing w:before="240" w:after="240"/>
        <w:ind w:left="288" w:hanging="288"/>
      </w:pPr>
      <w:r>
        <w:t>–</w:t>
      </w:r>
      <w:r>
        <w:tab/>
        <w:t>Im Weiteren erklärt die Anbieterin, die eidgenössischen Steuern und Sozialabgaben bezahlt zu haben (Bundessteuern, MWST, AHV-, IV-, EO-, ALV-, BVG- und UVG-Beiträge).</w:t>
      </w:r>
    </w:p>
    <w:p w14:paraId="78496F26" w14:textId="77777777" w:rsidR="00C620C4" w:rsidRDefault="00CC1B1A">
      <w:pPr>
        <w:spacing w:before="240" w:after="240"/>
        <w:ind w:left="288" w:hanging="288"/>
      </w:pPr>
      <w:r>
        <w:t>–</w:t>
      </w:r>
      <w:r>
        <w:tab/>
        <w:t xml:space="preserve">Wird eine Leistung im Ausland erbracht, so erklärt die Anbieterin die Einhaltung der Kernübereinkommen der Internationalen Arbeitsorganisation (ILO) nach Anhang 6 der </w:t>
      </w:r>
      <w:proofErr w:type="spellStart"/>
      <w:r>
        <w:t>BöB</w:t>
      </w:r>
      <w:proofErr w:type="spellEnd"/>
      <w:r>
        <w:t>.</w:t>
      </w:r>
    </w:p>
    <w:p w14:paraId="343A02E9" w14:textId="77777777" w:rsidR="00C620C4" w:rsidRDefault="00CC1B1A">
      <w:pPr>
        <w:spacing w:before="360" w:after="120"/>
      </w:pPr>
      <w:r>
        <w:t>Mit der Unterschrift auf Seite 1 bestätigt der Anbieter die Richtigkeit der gemachten Angaben und erklärt sich bereit, sie auf Verlangen hin zu belegen.</w:t>
      </w:r>
    </w:p>
    <w:p w14:paraId="308E7319" w14:textId="77777777" w:rsidR="00C620C4" w:rsidRDefault="00CC1B1A">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63E24060" w14:textId="77777777" w:rsidR="00C620C4" w:rsidRDefault="00CC1B1A" w:rsidP="00BD535F">
      <w:pPr>
        <w:pStyle w:val="KBOBTitel1"/>
        <w:pageBreakBefore/>
      </w:pPr>
      <w:r>
        <w:lastRenderedPageBreak/>
        <w:t>Nachweise bezüglich der Referenzen</w:t>
      </w:r>
    </w:p>
    <w:p w14:paraId="79CC88D9" w14:textId="77777777" w:rsidR="00C620C4" w:rsidRDefault="00CC1B1A">
      <w:r>
        <w:t>Die Nachweise bezüglich der Referenzen. Diese Beilage dient nur dem Vergabeverfahren und wird nicht zu einem Vertragsbestandteil.</w:t>
      </w:r>
    </w:p>
    <w:p w14:paraId="36AAF534" w14:textId="31371476" w:rsidR="00C620C4" w:rsidRDefault="00CC1B1A">
      <w:pPr>
        <w:pStyle w:val="KBOBTitel2"/>
        <w:pageBreakBefore/>
      </w:pPr>
      <w:r>
        <w:lastRenderedPageBreak/>
        <w:t>Referenz der Unternehmung</w:t>
      </w:r>
      <w:r w:rsidR="00A267FC">
        <w:t xml:space="preserve"> EK1</w:t>
      </w:r>
    </w:p>
    <w:p w14:paraId="6135D166" w14:textId="6CA7F0A5" w:rsidR="00A267FC" w:rsidRDefault="00D3316A">
      <w:r w:rsidRPr="00D3316A">
        <w:t xml:space="preserve">1 Referenzprojekt über abgeschlossene Arbeiten mit vergleichbarer Komplexität und aus dem gleichen Fachbereich </w:t>
      </w:r>
      <w:r w:rsidR="00A267FC">
        <w:t>(als abgeschlossen gilt, wenn das Projekt erfolgreich im Probebetrieb ist)</w:t>
      </w:r>
      <w:r w:rsidR="00CC1B1A">
        <w:t>.</w:t>
      </w:r>
      <w:r w:rsidR="00A267FC">
        <w:t xml:space="preserve"> </w:t>
      </w:r>
    </w:p>
    <w:p w14:paraId="578D95D8" w14:textId="78654C87" w:rsidR="00C620C4" w:rsidRDefault="00A267FC">
      <w:r>
        <w:t>Als vergleichbar gilt:</w:t>
      </w:r>
    </w:p>
    <w:p w14:paraId="35232960" w14:textId="2C1ED73F" w:rsidR="00A267FC" w:rsidRDefault="00A267FC" w:rsidP="00A267FC">
      <w:pPr>
        <w:pStyle w:val="Listenabsatz"/>
        <w:numPr>
          <w:ilvl w:val="0"/>
          <w:numId w:val="33"/>
        </w:numPr>
        <w:ind w:left="284" w:hanging="284"/>
      </w:pPr>
      <w:r>
        <w:t>Anpassung eines bestehenden LSA-Knotens und deren Parametrierung</w:t>
      </w:r>
    </w:p>
    <w:p w14:paraId="36345B03" w14:textId="68AF27B8" w:rsidR="00A267FC" w:rsidRDefault="00A267FC" w:rsidP="00A267FC">
      <w:pPr>
        <w:pStyle w:val="Listenabsatz"/>
        <w:numPr>
          <w:ilvl w:val="0"/>
          <w:numId w:val="33"/>
        </w:numPr>
        <w:ind w:left="284" w:hanging="284"/>
      </w:pPr>
      <w:r>
        <w:t>Planung und Parametrierung eins Verkehrsleitsystems auf Hochleistungsstrassen</w:t>
      </w:r>
    </w:p>
    <w:p w14:paraId="2293ACBD" w14:textId="6FDE54F1" w:rsidR="00A267FC" w:rsidRDefault="00A267FC" w:rsidP="00A267FC">
      <w:r>
        <w:t>Wenn beide Anforderungen nicht in einem Projekt erbracht worden sind, kann ein zweites Projekt als Referenz angegeben werden.</w:t>
      </w:r>
    </w:p>
    <w:p w14:paraId="6DBA6405" w14:textId="77777777" w:rsidR="00C620C4" w:rsidRDefault="00CC1B1A">
      <w:pPr>
        <w:spacing w:before="360" w:after="120"/>
      </w:pPr>
      <w:r>
        <w:rPr>
          <w:b/>
        </w:rPr>
        <w:t>Referenz 1</w:t>
      </w:r>
    </w:p>
    <w:p w14:paraId="229C0AE1" w14:textId="77777777" w:rsidR="00C620C4" w:rsidRDefault="00CC1B1A">
      <w:pPr>
        <w:spacing w:before="120" w:after="120"/>
        <w:rPr>
          <w:b/>
        </w:rPr>
      </w:pPr>
      <w:r>
        <w:t>Projekt:</w:t>
      </w:r>
    </w:p>
    <w:p w14:paraId="575A2557" w14:textId="77777777" w:rsidR="00C620C4" w:rsidRDefault="00CC1B1A">
      <w:r>
        <w:t>Zeitraum:</w:t>
      </w:r>
    </w:p>
    <w:p w14:paraId="38575F03" w14:textId="77777777" w:rsidR="00C620C4" w:rsidRDefault="00CC1B1A">
      <w:pPr>
        <w:spacing w:before="120" w:after="120"/>
      </w:pPr>
      <w:r>
        <w:t>Investitionsvolumen:</w:t>
      </w:r>
    </w:p>
    <w:p w14:paraId="0AE4B8DB" w14:textId="77777777" w:rsidR="00C620C4" w:rsidRDefault="00CC1B1A">
      <w:pPr>
        <w:spacing w:before="120" w:after="120"/>
      </w:pPr>
      <w:r>
        <w:t>Ausgeführte Arbeiten / Leistungen der Unternehmung / Honorarsumme (CHF):</w:t>
      </w:r>
    </w:p>
    <w:p w14:paraId="039456F8" w14:textId="77777777" w:rsidR="00C620C4" w:rsidRDefault="00CC1B1A">
      <w:pPr>
        <w:spacing w:before="120" w:after="120"/>
      </w:pPr>
      <w:r>
        <w:t>SIA/ASTRA-Phasen und derzeitiger Projektstand:</w:t>
      </w:r>
    </w:p>
    <w:p w14:paraId="6CD91E6A" w14:textId="77777777" w:rsidR="00C620C4" w:rsidRDefault="00CC1B1A">
      <w:pPr>
        <w:spacing w:before="360" w:after="120"/>
      </w:pPr>
      <w:r>
        <w:t>Zur Auskunftserteilung ermächtigte Kontaktperson des Referenz-Auftraggebers:</w:t>
      </w:r>
    </w:p>
    <w:p w14:paraId="6070BCCB" w14:textId="77777777" w:rsidR="00C620C4" w:rsidRDefault="00CC1B1A">
      <w:pPr>
        <w:spacing w:before="120" w:after="120"/>
      </w:pPr>
      <w:r>
        <w:t>Auftraggeber:</w:t>
      </w:r>
    </w:p>
    <w:p w14:paraId="6007B45A" w14:textId="77777777" w:rsidR="00C620C4" w:rsidRDefault="00CC1B1A">
      <w:pPr>
        <w:spacing w:before="120" w:after="120"/>
      </w:pPr>
      <w:r>
        <w:t>Funktion:</w:t>
      </w:r>
    </w:p>
    <w:p w14:paraId="229EBD29" w14:textId="77777777" w:rsidR="00C620C4" w:rsidRDefault="00CC1B1A">
      <w:pPr>
        <w:spacing w:before="120" w:after="120"/>
      </w:pPr>
      <w:r>
        <w:t>Name:</w:t>
      </w:r>
    </w:p>
    <w:p w14:paraId="3ECB86EA" w14:textId="77777777" w:rsidR="00C620C4" w:rsidRDefault="00CC1B1A">
      <w:pPr>
        <w:spacing w:before="120" w:after="120"/>
      </w:pPr>
      <w:r>
        <w:t>Adresse:</w:t>
      </w:r>
    </w:p>
    <w:p w14:paraId="2103A19E" w14:textId="77777777" w:rsidR="00C620C4" w:rsidRDefault="00CC1B1A">
      <w:pPr>
        <w:spacing w:before="120" w:after="120"/>
      </w:pPr>
      <w:r>
        <w:t>E-Mail:</w:t>
      </w:r>
    </w:p>
    <w:p w14:paraId="235BDF60" w14:textId="77777777" w:rsidR="00C620C4" w:rsidRDefault="00CC1B1A">
      <w:pPr>
        <w:spacing w:before="120" w:after="120"/>
      </w:pPr>
      <w:r>
        <w:t>Fax:</w:t>
      </w:r>
    </w:p>
    <w:p w14:paraId="16952977" w14:textId="77777777" w:rsidR="00C620C4" w:rsidRDefault="00CC1B1A">
      <w:pPr>
        <w:spacing w:before="120" w:after="360"/>
      </w:pPr>
      <w:r>
        <w:t>Telefon:</w:t>
      </w:r>
    </w:p>
    <w:p w14:paraId="7364678F" w14:textId="77777777" w:rsidR="00C620C4" w:rsidRDefault="00CC1B1A">
      <w:r>
        <w:t>In welchem Sinne ist das angegebene Projekt mit dem vorliegenden Projekt vergleichbar?</w:t>
      </w:r>
    </w:p>
    <w:tbl>
      <w:tblPr>
        <w:tblW w:w="0" w:type="auto"/>
        <w:tblLook w:val="04A0" w:firstRow="1" w:lastRow="0" w:firstColumn="1" w:lastColumn="0" w:noHBand="0" w:noVBand="1"/>
      </w:tblPr>
      <w:tblGrid>
        <w:gridCol w:w="10080"/>
      </w:tblGrid>
      <w:tr w:rsidR="00C620C4" w14:paraId="252A65F4" w14:textId="77777777">
        <w:trPr>
          <w:trHeight w:val="1440"/>
        </w:trPr>
        <w:tc>
          <w:tcPr>
            <w:tcW w:w="10080" w:type="dxa"/>
            <w:tcBorders>
              <w:top w:val="nil"/>
              <w:left w:val="nil"/>
              <w:bottom w:val="nil"/>
              <w:right w:val="nil"/>
              <w:tl2br w:val="nil"/>
              <w:tr2bl w:val="nil"/>
            </w:tcBorders>
            <w:shd w:val="clear" w:color="auto" w:fill="FFFFFF"/>
          </w:tcPr>
          <w:p w14:paraId="6DE5D507" w14:textId="77777777" w:rsidR="00C620C4" w:rsidRDefault="00C620C4"/>
        </w:tc>
      </w:tr>
    </w:tbl>
    <w:p w14:paraId="66961795" w14:textId="77777777" w:rsidR="00C620C4" w:rsidRDefault="00CC1B1A">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C620C4" w14:paraId="35716D22" w14:textId="77777777">
        <w:trPr>
          <w:trHeight w:val="1440"/>
        </w:trPr>
        <w:tc>
          <w:tcPr>
            <w:tcW w:w="10080" w:type="dxa"/>
            <w:tcBorders>
              <w:top w:val="nil"/>
              <w:left w:val="nil"/>
              <w:bottom w:val="nil"/>
              <w:right w:val="nil"/>
              <w:tl2br w:val="nil"/>
              <w:tr2bl w:val="nil"/>
            </w:tcBorders>
            <w:shd w:val="clear" w:color="auto" w:fill="FFFFFF"/>
          </w:tcPr>
          <w:p w14:paraId="27139615" w14:textId="77777777" w:rsidR="00C620C4" w:rsidRDefault="00C620C4"/>
        </w:tc>
      </w:tr>
    </w:tbl>
    <w:p w14:paraId="0BF34C07" w14:textId="0C0576C5" w:rsidR="00A267FC" w:rsidRDefault="00A267FC" w:rsidP="00A267FC">
      <w:pPr>
        <w:keepNext/>
        <w:spacing w:before="360" w:after="120"/>
      </w:pPr>
      <w:r>
        <w:rPr>
          <w:b/>
        </w:rPr>
        <w:lastRenderedPageBreak/>
        <w:t>Referenz 2</w:t>
      </w:r>
    </w:p>
    <w:p w14:paraId="0FB8719A" w14:textId="77777777" w:rsidR="00A267FC" w:rsidRDefault="00A267FC" w:rsidP="00A267FC">
      <w:pPr>
        <w:keepNext/>
        <w:spacing w:before="120" w:after="120"/>
        <w:rPr>
          <w:b/>
        </w:rPr>
      </w:pPr>
      <w:r>
        <w:t>Projekt:</w:t>
      </w:r>
    </w:p>
    <w:p w14:paraId="31EAD83E" w14:textId="77777777" w:rsidR="00A267FC" w:rsidRDefault="00A267FC" w:rsidP="00A267FC">
      <w:pPr>
        <w:keepNext/>
      </w:pPr>
      <w:r>
        <w:t>Zeitraum:</w:t>
      </w:r>
    </w:p>
    <w:p w14:paraId="19769E50" w14:textId="77777777" w:rsidR="00A267FC" w:rsidRDefault="00A267FC" w:rsidP="00A267FC">
      <w:pPr>
        <w:spacing w:before="120" w:after="120"/>
      </w:pPr>
      <w:r>
        <w:t>Investitionsvolumen:</w:t>
      </w:r>
    </w:p>
    <w:p w14:paraId="76A42A17" w14:textId="77777777" w:rsidR="00A267FC" w:rsidRDefault="00A267FC" w:rsidP="00A267FC">
      <w:pPr>
        <w:spacing w:before="120" w:after="120"/>
      </w:pPr>
      <w:r>
        <w:t>Ausgeführte Arbeiten / Leistungen der Unternehmung / Honorarsumme (CHF):</w:t>
      </w:r>
    </w:p>
    <w:p w14:paraId="12EFBC0E" w14:textId="77777777" w:rsidR="00A267FC" w:rsidRDefault="00A267FC" w:rsidP="00A267FC">
      <w:pPr>
        <w:spacing w:before="120" w:after="120"/>
      </w:pPr>
      <w:r>
        <w:t>SIA/ASTRA-Phasen und derzeitiger Projektstand:</w:t>
      </w:r>
    </w:p>
    <w:p w14:paraId="120E16C4" w14:textId="77777777" w:rsidR="00A267FC" w:rsidRDefault="00A267FC" w:rsidP="00A267FC">
      <w:pPr>
        <w:spacing w:before="360" w:after="120"/>
      </w:pPr>
      <w:r>
        <w:t>Zur Auskunftserteilung ermächtigte Kontaktperson des Referenz-Auftraggebers:</w:t>
      </w:r>
    </w:p>
    <w:p w14:paraId="418C2117" w14:textId="77777777" w:rsidR="00A267FC" w:rsidRDefault="00A267FC" w:rsidP="00A267FC">
      <w:pPr>
        <w:spacing w:before="120" w:after="120"/>
      </w:pPr>
      <w:r>
        <w:t>Auftraggeber:</w:t>
      </w:r>
    </w:p>
    <w:p w14:paraId="37DE3890" w14:textId="77777777" w:rsidR="00A267FC" w:rsidRDefault="00A267FC" w:rsidP="00A267FC">
      <w:pPr>
        <w:spacing w:before="120" w:after="120"/>
      </w:pPr>
      <w:r>
        <w:t>Funktion:</w:t>
      </w:r>
    </w:p>
    <w:p w14:paraId="632CB18B" w14:textId="77777777" w:rsidR="00A267FC" w:rsidRDefault="00A267FC" w:rsidP="00A267FC">
      <w:pPr>
        <w:spacing w:before="120" w:after="120"/>
      </w:pPr>
      <w:r>
        <w:t>Name:</w:t>
      </w:r>
    </w:p>
    <w:p w14:paraId="44A41B68" w14:textId="77777777" w:rsidR="00A267FC" w:rsidRDefault="00A267FC" w:rsidP="00A267FC">
      <w:pPr>
        <w:spacing w:before="120" w:after="120"/>
      </w:pPr>
      <w:r>
        <w:t>Adresse:</w:t>
      </w:r>
    </w:p>
    <w:p w14:paraId="66BC2C8F" w14:textId="77777777" w:rsidR="00A267FC" w:rsidRDefault="00A267FC" w:rsidP="00A267FC">
      <w:pPr>
        <w:spacing w:before="120" w:after="120"/>
      </w:pPr>
      <w:r>
        <w:t>E-Mail:</w:t>
      </w:r>
    </w:p>
    <w:p w14:paraId="5C066A9A" w14:textId="77777777" w:rsidR="00A267FC" w:rsidRDefault="00A267FC" w:rsidP="00A267FC">
      <w:pPr>
        <w:spacing w:before="120" w:after="120"/>
      </w:pPr>
      <w:r>
        <w:t>Fax:</w:t>
      </w:r>
    </w:p>
    <w:p w14:paraId="7D346B0F" w14:textId="77777777" w:rsidR="00A267FC" w:rsidRDefault="00A267FC" w:rsidP="00A267FC">
      <w:pPr>
        <w:spacing w:before="120" w:after="360"/>
      </w:pPr>
      <w:r>
        <w:t>Telefon:</w:t>
      </w:r>
    </w:p>
    <w:p w14:paraId="5EFC2BD6" w14:textId="77777777" w:rsidR="00A267FC" w:rsidRDefault="00A267FC" w:rsidP="00A267FC">
      <w:r>
        <w:t>In welchem Sinne ist das angegebene Projekt mit dem vorliegenden Projekt vergleichbar?</w:t>
      </w:r>
    </w:p>
    <w:tbl>
      <w:tblPr>
        <w:tblW w:w="0" w:type="auto"/>
        <w:tblLook w:val="04A0" w:firstRow="1" w:lastRow="0" w:firstColumn="1" w:lastColumn="0" w:noHBand="0" w:noVBand="1"/>
      </w:tblPr>
      <w:tblGrid>
        <w:gridCol w:w="10080"/>
      </w:tblGrid>
      <w:tr w:rsidR="00A267FC" w14:paraId="7E6E959E" w14:textId="77777777" w:rsidTr="00CC1B1A">
        <w:trPr>
          <w:trHeight w:val="1440"/>
        </w:trPr>
        <w:tc>
          <w:tcPr>
            <w:tcW w:w="10080" w:type="dxa"/>
            <w:tcBorders>
              <w:top w:val="nil"/>
              <w:left w:val="nil"/>
              <w:bottom w:val="nil"/>
              <w:right w:val="nil"/>
              <w:tl2br w:val="nil"/>
              <w:tr2bl w:val="nil"/>
            </w:tcBorders>
            <w:shd w:val="clear" w:color="auto" w:fill="FFFFFF"/>
          </w:tcPr>
          <w:p w14:paraId="0B2AA7A8" w14:textId="460AF1C7" w:rsidR="00A03889" w:rsidRDefault="00A03889" w:rsidP="00A03889"/>
        </w:tc>
      </w:tr>
    </w:tbl>
    <w:p w14:paraId="736EDA70" w14:textId="77777777" w:rsidR="00A267FC" w:rsidRDefault="00A267FC" w:rsidP="00A267FC">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A267FC" w14:paraId="7CBAB074" w14:textId="77777777" w:rsidTr="00CC1B1A">
        <w:trPr>
          <w:trHeight w:val="1440"/>
        </w:trPr>
        <w:tc>
          <w:tcPr>
            <w:tcW w:w="10080" w:type="dxa"/>
            <w:tcBorders>
              <w:top w:val="nil"/>
              <w:left w:val="nil"/>
              <w:bottom w:val="nil"/>
              <w:right w:val="nil"/>
              <w:tl2br w:val="nil"/>
              <w:tr2bl w:val="nil"/>
            </w:tcBorders>
            <w:shd w:val="clear" w:color="auto" w:fill="FFFFFF"/>
          </w:tcPr>
          <w:p w14:paraId="7EBEE741" w14:textId="77777777" w:rsidR="00A267FC" w:rsidRDefault="00A267FC" w:rsidP="00CC1B1A"/>
        </w:tc>
      </w:tr>
    </w:tbl>
    <w:p w14:paraId="565EFB72" w14:textId="1BB86C38" w:rsidR="00A267FC" w:rsidRDefault="00A267FC" w:rsidP="00A267FC">
      <w:pPr>
        <w:spacing w:before="120" w:after="120"/>
      </w:pPr>
    </w:p>
    <w:p w14:paraId="174EDCD8" w14:textId="28C1CD60" w:rsidR="00A267FC" w:rsidRDefault="00A267FC" w:rsidP="00A267FC">
      <w:pPr>
        <w:pStyle w:val="KBOBTitel2"/>
        <w:pageBreakBefore/>
      </w:pPr>
      <w:r>
        <w:lastRenderedPageBreak/>
        <w:t>Nachweis von Fachleuten EK</w:t>
      </w:r>
      <w:r w:rsidR="00450DFD">
        <w:t>2</w:t>
      </w:r>
    </w:p>
    <w:p w14:paraId="477B18B2" w14:textId="46999BD7" w:rsidR="00A267FC" w:rsidRDefault="00A267FC" w:rsidP="00A267FC">
      <w:r>
        <w:t>Nachweis von</w:t>
      </w:r>
    </w:p>
    <w:p w14:paraId="0DFC62E5" w14:textId="6AB099D3" w:rsidR="00A267FC" w:rsidRDefault="00A267FC" w:rsidP="00A267FC">
      <w:pPr>
        <w:pStyle w:val="Listenabsatz"/>
        <w:numPr>
          <w:ilvl w:val="0"/>
          <w:numId w:val="34"/>
        </w:numPr>
        <w:ind w:left="284" w:hanging="284"/>
      </w:pPr>
      <w:r>
        <w:t>2 Verkehrsingenieure mit Erfahrung in der Planung von LSA</w:t>
      </w:r>
    </w:p>
    <w:p w14:paraId="1B2D46F9" w14:textId="0B5CEDE1" w:rsidR="00A267FC" w:rsidRDefault="00A267FC" w:rsidP="00A267FC">
      <w:pPr>
        <w:pStyle w:val="Listenabsatz"/>
        <w:numPr>
          <w:ilvl w:val="0"/>
          <w:numId w:val="34"/>
        </w:numPr>
        <w:ind w:left="284" w:hanging="284"/>
      </w:pPr>
      <w:r>
        <w:t>2 Verkehrsingenieure mit Erfahrung in der Planung eines Verkehrsleitsystems</w:t>
      </w:r>
    </w:p>
    <w:p w14:paraId="0D1C7205" w14:textId="5E4E4B7C" w:rsidR="00A267FC" w:rsidRDefault="00A03889" w:rsidP="00A267FC">
      <w:pPr>
        <w:spacing w:before="120" w:after="120"/>
      </w:pPr>
      <w:r>
        <w:t>Eine Kumulation von zwei Kompetenzen in einer Person ist zugelassen.</w:t>
      </w:r>
    </w:p>
    <w:p w14:paraId="7CB2C2F0" w14:textId="5D173E9E" w:rsidR="00A03889" w:rsidRPr="00A03889" w:rsidRDefault="00A03889" w:rsidP="00A267FC">
      <w:pPr>
        <w:spacing w:before="120" w:after="120"/>
        <w:rPr>
          <w:b/>
          <w:bCs/>
        </w:rPr>
      </w:pPr>
      <w:r w:rsidRPr="00A03889">
        <w:rPr>
          <w:b/>
          <w:bCs/>
        </w:rPr>
        <w:t>Verkehrsingenieur mit Erfahrung in der Planung von LSA</w:t>
      </w:r>
    </w:p>
    <w:p w14:paraId="738D605B" w14:textId="77777777" w:rsidR="00A03889" w:rsidRDefault="00A03889" w:rsidP="00A03889">
      <w:pPr>
        <w:spacing w:before="120" w:after="120"/>
        <w:ind w:left="1843" w:hanging="1843"/>
      </w:pPr>
      <w:r>
        <w:t>Name:</w:t>
      </w:r>
      <w:r>
        <w:tab/>
        <w:t>...</w:t>
      </w:r>
    </w:p>
    <w:p w14:paraId="11B6763A" w14:textId="77777777" w:rsidR="00A03889" w:rsidRDefault="00A03889" w:rsidP="00A03889">
      <w:pPr>
        <w:spacing w:before="120" w:after="120"/>
        <w:ind w:left="1843" w:hanging="1843"/>
      </w:pPr>
      <w:r>
        <w:t>Ausbildung/Jahr:</w:t>
      </w:r>
      <w:r>
        <w:tab/>
        <w:t>...</w:t>
      </w:r>
    </w:p>
    <w:p w14:paraId="1FE24997" w14:textId="77777777" w:rsidR="00A03889" w:rsidRDefault="00A03889" w:rsidP="00A03889">
      <w:pPr>
        <w:spacing w:before="120" w:after="120"/>
        <w:ind w:left="1843" w:hanging="1843"/>
      </w:pPr>
      <w:r>
        <w:t>Weiterbildung/Jahr:</w:t>
      </w:r>
      <w:r>
        <w:tab/>
        <w:t>...</w:t>
      </w:r>
    </w:p>
    <w:p w14:paraId="6DE3E70D" w14:textId="4F897125" w:rsidR="00A03889" w:rsidRDefault="00A03889" w:rsidP="00A267FC">
      <w:pPr>
        <w:spacing w:before="120" w:after="120"/>
      </w:pPr>
      <w:r>
        <w:t>Auflistung LSA Projekte mit Kurzbeschrieb der Tätigkeit: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6"/>
      </w:tblGrid>
      <w:tr w:rsidR="00A03889" w14:paraId="27710B60" w14:textId="77777777" w:rsidTr="00A03889">
        <w:trPr>
          <w:trHeight w:val="1801"/>
        </w:trPr>
        <w:tc>
          <w:tcPr>
            <w:tcW w:w="10176" w:type="dxa"/>
          </w:tcPr>
          <w:p w14:paraId="16BE8E98" w14:textId="77777777" w:rsidR="00A03889" w:rsidRDefault="00A03889" w:rsidP="00A03889"/>
        </w:tc>
      </w:tr>
    </w:tbl>
    <w:p w14:paraId="45C8C8E7" w14:textId="6710BEC9" w:rsidR="00A03889" w:rsidRPr="00A03889" w:rsidRDefault="00A03889" w:rsidP="00A03889">
      <w:pPr>
        <w:spacing w:before="120" w:after="120"/>
        <w:rPr>
          <w:b/>
          <w:bCs/>
        </w:rPr>
      </w:pPr>
      <w:r w:rsidRPr="00A03889">
        <w:rPr>
          <w:b/>
          <w:bCs/>
        </w:rPr>
        <w:t>Verkehrsingenieu</w:t>
      </w:r>
      <w:r>
        <w:rPr>
          <w:b/>
          <w:bCs/>
        </w:rPr>
        <w:t>r</w:t>
      </w:r>
      <w:r w:rsidRPr="00A03889">
        <w:rPr>
          <w:b/>
          <w:bCs/>
        </w:rPr>
        <w:t xml:space="preserve"> mit Erfahrung in der Planung von </w:t>
      </w:r>
      <w:r w:rsidR="007E6FDD">
        <w:rPr>
          <w:b/>
          <w:bCs/>
        </w:rPr>
        <w:t>LSA</w:t>
      </w:r>
    </w:p>
    <w:p w14:paraId="5C1B2B86" w14:textId="77777777" w:rsidR="00A03889" w:rsidRDefault="00A03889" w:rsidP="00A03889">
      <w:pPr>
        <w:spacing w:before="120" w:after="120"/>
        <w:ind w:left="1843" w:hanging="1843"/>
      </w:pPr>
      <w:r>
        <w:t>Name:</w:t>
      </w:r>
      <w:r>
        <w:tab/>
        <w:t>...</w:t>
      </w:r>
    </w:p>
    <w:p w14:paraId="1961897A" w14:textId="43CE5A78" w:rsidR="00A03889" w:rsidRDefault="00A03889" w:rsidP="00A03889">
      <w:pPr>
        <w:spacing w:before="120" w:after="120"/>
        <w:ind w:left="1843" w:hanging="1843"/>
      </w:pPr>
      <w:r>
        <w:t>Ausbildung/Jahr:</w:t>
      </w:r>
      <w:r>
        <w:tab/>
        <w:t>...</w:t>
      </w:r>
    </w:p>
    <w:p w14:paraId="4DE3BFF9" w14:textId="7458F9FF" w:rsidR="00A03889" w:rsidRDefault="00A03889" w:rsidP="00A03889">
      <w:pPr>
        <w:spacing w:before="120" w:after="120"/>
        <w:ind w:left="1843" w:hanging="1843"/>
      </w:pPr>
      <w:r>
        <w:t>Weiterbildung/Jahr:</w:t>
      </w:r>
      <w:r>
        <w:tab/>
        <w:t>...</w:t>
      </w:r>
    </w:p>
    <w:p w14:paraId="2910EA80" w14:textId="77777777" w:rsidR="00A03889" w:rsidRDefault="00A03889" w:rsidP="00A03889">
      <w:pPr>
        <w:spacing w:before="120" w:after="120"/>
      </w:pPr>
      <w:r>
        <w:t>Auflistung LSA Projekte mit Kurzbeschrieb der Tätigkeit: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6"/>
      </w:tblGrid>
      <w:tr w:rsidR="00A03889" w14:paraId="07EAFDCC" w14:textId="77777777" w:rsidTr="00CC1B1A">
        <w:trPr>
          <w:trHeight w:val="1801"/>
        </w:trPr>
        <w:tc>
          <w:tcPr>
            <w:tcW w:w="10176" w:type="dxa"/>
          </w:tcPr>
          <w:p w14:paraId="09010A0B" w14:textId="77777777" w:rsidR="00A03889" w:rsidRDefault="00A03889" w:rsidP="00CC1B1A"/>
        </w:tc>
      </w:tr>
    </w:tbl>
    <w:p w14:paraId="38BC89D3" w14:textId="330B5326" w:rsidR="007E6FDD" w:rsidRPr="00A03889" w:rsidRDefault="007E6FDD" w:rsidP="007E6FDD">
      <w:pPr>
        <w:pageBreakBefore/>
        <w:spacing w:before="120" w:after="120"/>
        <w:rPr>
          <w:b/>
          <w:bCs/>
        </w:rPr>
      </w:pPr>
      <w:r w:rsidRPr="00A03889">
        <w:rPr>
          <w:b/>
          <w:bCs/>
        </w:rPr>
        <w:lastRenderedPageBreak/>
        <w:t xml:space="preserve">Verkehrsingenieur mit Erfahrung in der Planung von </w:t>
      </w:r>
      <w:r>
        <w:rPr>
          <w:b/>
          <w:bCs/>
        </w:rPr>
        <w:t>Verkehrsleitsysteme</w:t>
      </w:r>
    </w:p>
    <w:p w14:paraId="34004775" w14:textId="77777777" w:rsidR="007E6FDD" w:rsidRDefault="007E6FDD" w:rsidP="007E6FDD">
      <w:pPr>
        <w:spacing w:before="120" w:after="120"/>
        <w:ind w:left="1843" w:hanging="1843"/>
      </w:pPr>
      <w:r>
        <w:t>Name:</w:t>
      </w:r>
      <w:r>
        <w:tab/>
        <w:t>...</w:t>
      </w:r>
    </w:p>
    <w:p w14:paraId="09C22B40" w14:textId="77777777" w:rsidR="007E6FDD" w:rsidRDefault="007E6FDD" w:rsidP="007E6FDD">
      <w:pPr>
        <w:spacing w:before="120" w:after="120"/>
        <w:ind w:left="1843" w:hanging="1843"/>
      </w:pPr>
      <w:r>
        <w:t>Ausbildung/Jahr:</w:t>
      </w:r>
      <w:r>
        <w:tab/>
        <w:t>...</w:t>
      </w:r>
    </w:p>
    <w:p w14:paraId="7901DE42" w14:textId="77777777" w:rsidR="007E6FDD" w:rsidRDefault="007E6FDD" w:rsidP="007E6FDD">
      <w:pPr>
        <w:spacing w:before="120" w:after="120"/>
        <w:ind w:left="1843" w:hanging="1843"/>
      </w:pPr>
      <w:r>
        <w:t>Weiterbildung/Jahr:</w:t>
      </w:r>
      <w:r>
        <w:tab/>
        <w:t>...</w:t>
      </w:r>
    </w:p>
    <w:p w14:paraId="57B88A07" w14:textId="77777777" w:rsidR="007E6FDD" w:rsidRDefault="007E6FDD" w:rsidP="007E6FDD">
      <w:pPr>
        <w:spacing w:before="120" w:after="120"/>
      </w:pPr>
      <w:r>
        <w:t>Auflistung LSA Projekte mit Kurzbeschrieb der Tätigkeit: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6"/>
      </w:tblGrid>
      <w:tr w:rsidR="007E6FDD" w14:paraId="15850D15" w14:textId="77777777" w:rsidTr="005F1EB7">
        <w:trPr>
          <w:trHeight w:val="1801"/>
        </w:trPr>
        <w:tc>
          <w:tcPr>
            <w:tcW w:w="10176" w:type="dxa"/>
          </w:tcPr>
          <w:p w14:paraId="5D9418B7" w14:textId="77777777" w:rsidR="007E6FDD" w:rsidRDefault="007E6FDD" w:rsidP="005F1EB7"/>
        </w:tc>
      </w:tr>
    </w:tbl>
    <w:p w14:paraId="2C53A7FC" w14:textId="0022AC5E" w:rsidR="007E6FDD" w:rsidRPr="00A03889" w:rsidRDefault="007E6FDD" w:rsidP="007E6FDD">
      <w:pPr>
        <w:spacing w:before="120" w:after="120"/>
        <w:rPr>
          <w:b/>
          <w:bCs/>
        </w:rPr>
      </w:pPr>
      <w:r w:rsidRPr="00A03889">
        <w:rPr>
          <w:b/>
          <w:bCs/>
        </w:rPr>
        <w:t>Verkehrsingenieu</w:t>
      </w:r>
      <w:r>
        <w:rPr>
          <w:b/>
          <w:bCs/>
        </w:rPr>
        <w:t>r</w:t>
      </w:r>
      <w:r w:rsidRPr="00A03889">
        <w:rPr>
          <w:b/>
          <w:bCs/>
        </w:rPr>
        <w:t xml:space="preserve"> mit Erfahrung in der Planung von </w:t>
      </w:r>
      <w:r>
        <w:rPr>
          <w:b/>
          <w:bCs/>
        </w:rPr>
        <w:t>Verkehrsleitsysteme</w:t>
      </w:r>
    </w:p>
    <w:p w14:paraId="206041B8" w14:textId="77777777" w:rsidR="007E6FDD" w:rsidRDefault="007E6FDD" w:rsidP="007E6FDD">
      <w:pPr>
        <w:spacing w:before="120" w:after="120"/>
        <w:ind w:left="1843" w:hanging="1843"/>
      </w:pPr>
      <w:r>
        <w:t>Name:</w:t>
      </w:r>
      <w:r>
        <w:tab/>
        <w:t>...</w:t>
      </w:r>
    </w:p>
    <w:p w14:paraId="27C5FB26" w14:textId="77777777" w:rsidR="007E6FDD" w:rsidRDefault="007E6FDD" w:rsidP="007E6FDD">
      <w:pPr>
        <w:spacing w:before="120" w:after="120"/>
        <w:ind w:left="1843" w:hanging="1843"/>
      </w:pPr>
      <w:r>
        <w:t>Ausbildung/Jahr:</w:t>
      </w:r>
      <w:r>
        <w:tab/>
        <w:t>...</w:t>
      </w:r>
    </w:p>
    <w:p w14:paraId="7140A955" w14:textId="77777777" w:rsidR="007E6FDD" w:rsidRDefault="007E6FDD" w:rsidP="007E6FDD">
      <w:pPr>
        <w:spacing w:before="120" w:after="120"/>
        <w:ind w:left="1843" w:hanging="1843"/>
      </w:pPr>
      <w:r>
        <w:t>Weiterbildung/Jahr:</w:t>
      </w:r>
      <w:r>
        <w:tab/>
        <w:t>...</w:t>
      </w:r>
    </w:p>
    <w:p w14:paraId="58AD1B7D" w14:textId="77777777" w:rsidR="007E6FDD" w:rsidRDefault="007E6FDD" w:rsidP="007E6FDD">
      <w:pPr>
        <w:spacing w:before="120" w:after="120"/>
      </w:pPr>
      <w:r>
        <w:t>Auflistung LSA Projekte mit Kurzbeschrieb der Tätigkeit: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6"/>
      </w:tblGrid>
      <w:tr w:rsidR="007E6FDD" w14:paraId="366749DB" w14:textId="77777777" w:rsidTr="005F1EB7">
        <w:trPr>
          <w:trHeight w:val="1801"/>
        </w:trPr>
        <w:tc>
          <w:tcPr>
            <w:tcW w:w="10176" w:type="dxa"/>
          </w:tcPr>
          <w:p w14:paraId="04045CC3" w14:textId="77777777" w:rsidR="007E6FDD" w:rsidRDefault="007E6FDD" w:rsidP="005F1EB7"/>
        </w:tc>
      </w:tr>
    </w:tbl>
    <w:p w14:paraId="3231BA15" w14:textId="77777777" w:rsidR="007E6FDD" w:rsidRDefault="007E6FDD" w:rsidP="007E6FDD"/>
    <w:p w14:paraId="5087B424" w14:textId="2283B7DF" w:rsidR="00450DFD" w:rsidRDefault="00450DFD" w:rsidP="00450DFD">
      <w:pPr>
        <w:pStyle w:val="KBOBTitel2"/>
        <w:pageBreakBefore/>
      </w:pPr>
      <w:r>
        <w:lastRenderedPageBreak/>
        <w:t>Referenz Schlüsselperson</w:t>
      </w:r>
      <w:r w:rsidR="00D3316A">
        <w:t xml:space="preserve"> (Projektleiter)</w:t>
      </w:r>
      <w:r>
        <w:t xml:space="preserve"> EK3</w:t>
      </w:r>
    </w:p>
    <w:p w14:paraId="1575E2B7" w14:textId="29F185F7" w:rsidR="00450DFD" w:rsidRPr="00450DFD" w:rsidRDefault="00450DFD" w:rsidP="00450DFD">
      <w:r w:rsidRPr="00450DFD">
        <w:t xml:space="preserve">1 Referenzobjekt </w:t>
      </w:r>
      <w:r w:rsidR="00D3316A" w:rsidRPr="00450DFD">
        <w:t>über</w:t>
      </w:r>
      <w:r w:rsidRPr="00450DFD">
        <w:t xml:space="preserve"> abgeschlossene Arbeiten </w:t>
      </w:r>
      <w:r w:rsidR="00D3316A">
        <w:t>i</w:t>
      </w:r>
      <w:r w:rsidRPr="00450DFD">
        <w:t xml:space="preserve">n gleichwertiger Funktion oder </w:t>
      </w:r>
      <w:proofErr w:type="spellStart"/>
      <w:r w:rsidRPr="00450DFD">
        <w:t>Stv</w:t>
      </w:r>
      <w:proofErr w:type="spellEnd"/>
      <w:r w:rsidRPr="00450DFD">
        <w:t xml:space="preserve">.-Funktion mit vergleichbarer </w:t>
      </w:r>
      <w:r w:rsidR="00D3316A" w:rsidRPr="00450DFD">
        <w:t>Komplexität</w:t>
      </w:r>
      <w:r w:rsidRPr="00450DFD">
        <w:t xml:space="preserve"> und aus dem gleichen Fachbereich</w:t>
      </w:r>
      <w:r w:rsidR="00C818CF">
        <w:t xml:space="preserve"> (als abgeschlossen gilt, wenn das Projekt erfolgreich im Probebetrieb ist)</w:t>
      </w:r>
      <w:r w:rsidR="00D3316A">
        <w:t>.</w:t>
      </w:r>
    </w:p>
    <w:p w14:paraId="5E4C4DD5" w14:textId="77777777" w:rsidR="00450DFD" w:rsidRDefault="00450DFD" w:rsidP="00450DFD">
      <w:r>
        <w:t>Als vergleichbar gilt:</w:t>
      </w:r>
    </w:p>
    <w:p w14:paraId="3052CC75" w14:textId="77777777" w:rsidR="00450DFD" w:rsidRDefault="00450DFD" w:rsidP="00450DFD">
      <w:pPr>
        <w:pStyle w:val="Listenabsatz"/>
        <w:numPr>
          <w:ilvl w:val="0"/>
          <w:numId w:val="33"/>
        </w:numPr>
        <w:ind w:left="284" w:hanging="284"/>
      </w:pPr>
      <w:r>
        <w:t>Anpassung eines bestehenden LSA-Knotens und deren Parametrierung</w:t>
      </w:r>
    </w:p>
    <w:p w14:paraId="737A6EE8" w14:textId="77777777" w:rsidR="00450DFD" w:rsidRDefault="00450DFD" w:rsidP="00450DFD">
      <w:pPr>
        <w:pStyle w:val="Listenabsatz"/>
        <w:numPr>
          <w:ilvl w:val="0"/>
          <w:numId w:val="33"/>
        </w:numPr>
        <w:ind w:left="284" w:hanging="284"/>
      </w:pPr>
      <w:r>
        <w:t>Planung und Parametrierung eins Verkehrsleitsystems auf Hochleistungsstrassen</w:t>
      </w:r>
    </w:p>
    <w:p w14:paraId="3AFDA248" w14:textId="77777777" w:rsidR="00450DFD" w:rsidRDefault="00450DFD" w:rsidP="00450DFD">
      <w:r>
        <w:t>Wenn beide Anforderungen nicht in einem Projekt erbracht worden sind, kann ein zweites Projekt als Referenz angegeben werden.</w:t>
      </w:r>
    </w:p>
    <w:p w14:paraId="2F47827E" w14:textId="77777777" w:rsidR="00450DFD" w:rsidRDefault="00450DFD" w:rsidP="00450DFD">
      <w:pPr>
        <w:spacing w:before="360" w:after="120"/>
      </w:pPr>
      <w:r>
        <w:rPr>
          <w:b/>
        </w:rPr>
        <w:t>Referenz 1</w:t>
      </w:r>
    </w:p>
    <w:p w14:paraId="6565E98C" w14:textId="77777777" w:rsidR="00450DFD" w:rsidRDefault="00450DFD" w:rsidP="00450DFD">
      <w:pPr>
        <w:spacing w:before="120" w:after="120"/>
        <w:rPr>
          <w:b/>
        </w:rPr>
      </w:pPr>
      <w:r>
        <w:t>Projekt:</w:t>
      </w:r>
    </w:p>
    <w:p w14:paraId="11BD8E88" w14:textId="77777777" w:rsidR="00450DFD" w:rsidRDefault="00450DFD" w:rsidP="00450DFD">
      <w:r>
        <w:t>Zeitraum:</w:t>
      </w:r>
    </w:p>
    <w:p w14:paraId="3011B5BF" w14:textId="77777777" w:rsidR="00450DFD" w:rsidRDefault="00450DFD" w:rsidP="00450DFD">
      <w:pPr>
        <w:spacing w:before="120" w:after="120"/>
      </w:pPr>
      <w:r>
        <w:t>Investitionsvolumen:</w:t>
      </w:r>
    </w:p>
    <w:p w14:paraId="32763F06" w14:textId="77777777" w:rsidR="00450DFD" w:rsidRDefault="00450DFD" w:rsidP="00450DFD">
      <w:pPr>
        <w:spacing w:before="120" w:after="120"/>
      </w:pPr>
      <w:r>
        <w:t>Ausgeführte Arbeiten / Leistungen der Unternehmung / Honorarsumme (CHF):</w:t>
      </w:r>
    </w:p>
    <w:p w14:paraId="7D5C8C76" w14:textId="77777777" w:rsidR="00450DFD" w:rsidRDefault="00450DFD" w:rsidP="00450DFD">
      <w:pPr>
        <w:spacing w:before="120" w:after="120"/>
      </w:pPr>
      <w:r>
        <w:t>SIA/ASTRA-Phasen und derzeitiger Projektstand:</w:t>
      </w:r>
    </w:p>
    <w:p w14:paraId="62858F6A" w14:textId="77777777" w:rsidR="00450DFD" w:rsidRDefault="00450DFD" w:rsidP="00450DFD">
      <w:pPr>
        <w:spacing w:before="360" w:after="120"/>
      </w:pPr>
      <w:r>
        <w:t>Zur Auskunftserteilung ermächtigte Kontaktperson des Referenz-Auftraggebers:</w:t>
      </w:r>
    </w:p>
    <w:p w14:paraId="38DBBBC9" w14:textId="77777777" w:rsidR="00450DFD" w:rsidRDefault="00450DFD" w:rsidP="00450DFD">
      <w:pPr>
        <w:spacing w:before="120" w:after="120"/>
      </w:pPr>
      <w:r>
        <w:t>Auftraggeber:</w:t>
      </w:r>
    </w:p>
    <w:p w14:paraId="60BFE589" w14:textId="77777777" w:rsidR="00450DFD" w:rsidRDefault="00450DFD" w:rsidP="00450DFD">
      <w:pPr>
        <w:spacing w:before="120" w:after="120"/>
      </w:pPr>
      <w:r>
        <w:t>Funktion:</w:t>
      </w:r>
    </w:p>
    <w:p w14:paraId="3CD5989A" w14:textId="77777777" w:rsidR="00450DFD" w:rsidRDefault="00450DFD" w:rsidP="00450DFD">
      <w:pPr>
        <w:spacing w:before="120" w:after="120"/>
      </w:pPr>
      <w:r>
        <w:t>Name:</w:t>
      </w:r>
    </w:p>
    <w:p w14:paraId="694C31FF" w14:textId="77777777" w:rsidR="00450DFD" w:rsidRDefault="00450DFD" w:rsidP="00450DFD">
      <w:pPr>
        <w:spacing w:before="120" w:after="120"/>
      </w:pPr>
      <w:r>
        <w:t>Adresse:</w:t>
      </w:r>
    </w:p>
    <w:p w14:paraId="2B26EC9D" w14:textId="77777777" w:rsidR="00450DFD" w:rsidRDefault="00450DFD" w:rsidP="00450DFD">
      <w:pPr>
        <w:spacing w:before="120" w:after="120"/>
      </w:pPr>
      <w:r>
        <w:t>E-Mail:</w:t>
      </w:r>
    </w:p>
    <w:p w14:paraId="0F5008DF" w14:textId="77777777" w:rsidR="00450DFD" w:rsidRDefault="00450DFD" w:rsidP="00450DFD">
      <w:pPr>
        <w:spacing w:before="120" w:after="120"/>
      </w:pPr>
      <w:r>
        <w:t>Fax:</w:t>
      </w:r>
    </w:p>
    <w:p w14:paraId="0C711195" w14:textId="77777777" w:rsidR="00450DFD" w:rsidRDefault="00450DFD" w:rsidP="00450DFD">
      <w:pPr>
        <w:spacing w:before="120" w:after="360"/>
      </w:pPr>
      <w:r>
        <w:t>Telefon:</w:t>
      </w:r>
    </w:p>
    <w:p w14:paraId="68BC27F1" w14:textId="77777777" w:rsidR="00450DFD" w:rsidRDefault="00450DFD" w:rsidP="00450DFD">
      <w:r>
        <w:t>In welchem Sinne ist das angegebene Projekt mit dem vorliegenden Projekt vergleichbar?</w:t>
      </w:r>
    </w:p>
    <w:tbl>
      <w:tblPr>
        <w:tblW w:w="0" w:type="auto"/>
        <w:tblLook w:val="04A0" w:firstRow="1" w:lastRow="0" w:firstColumn="1" w:lastColumn="0" w:noHBand="0" w:noVBand="1"/>
      </w:tblPr>
      <w:tblGrid>
        <w:gridCol w:w="10080"/>
      </w:tblGrid>
      <w:tr w:rsidR="00450DFD" w14:paraId="7E99620C" w14:textId="77777777" w:rsidTr="00CC1B1A">
        <w:trPr>
          <w:trHeight w:val="1440"/>
        </w:trPr>
        <w:tc>
          <w:tcPr>
            <w:tcW w:w="10080" w:type="dxa"/>
            <w:tcBorders>
              <w:top w:val="nil"/>
              <w:left w:val="nil"/>
              <w:bottom w:val="nil"/>
              <w:right w:val="nil"/>
              <w:tl2br w:val="nil"/>
              <w:tr2bl w:val="nil"/>
            </w:tcBorders>
            <w:shd w:val="clear" w:color="auto" w:fill="FFFFFF"/>
          </w:tcPr>
          <w:p w14:paraId="155525D7" w14:textId="77777777" w:rsidR="00450DFD" w:rsidRDefault="00450DFD" w:rsidP="00CC1B1A"/>
        </w:tc>
      </w:tr>
    </w:tbl>
    <w:p w14:paraId="5D53685C" w14:textId="77777777" w:rsidR="00450DFD" w:rsidRDefault="00450DFD" w:rsidP="00450DFD">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450DFD" w14:paraId="5B15312E" w14:textId="77777777" w:rsidTr="00CC1B1A">
        <w:trPr>
          <w:trHeight w:val="1440"/>
        </w:trPr>
        <w:tc>
          <w:tcPr>
            <w:tcW w:w="10080" w:type="dxa"/>
            <w:tcBorders>
              <w:top w:val="nil"/>
              <w:left w:val="nil"/>
              <w:bottom w:val="nil"/>
              <w:right w:val="nil"/>
              <w:tl2br w:val="nil"/>
              <w:tr2bl w:val="nil"/>
            </w:tcBorders>
            <w:shd w:val="clear" w:color="auto" w:fill="FFFFFF"/>
          </w:tcPr>
          <w:p w14:paraId="63D770F4" w14:textId="77777777" w:rsidR="00450DFD" w:rsidRDefault="00450DFD" w:rsidP="00CC1B1A"/>
        </w:tc>
      </w:tr>
    </w:tbl>
    <w:p w14:paraId="570CAB2B" w14:textId="77777777" w:rsidR="00450DFD" w:rsidRDefault="00450DFD" w:rsidP="00450DFD">
      <w:pPr>
        <w:keepNext/>
        <w:spacing w:before="360" w:after="120"/>
      </w:pPr>
      <w:r>
        <w:rPr>
          <w:b/>
        </w:rPr>
        <w:lastRenderedPageBreak/>
        <w:t>Referenz 2</w:t>
      </w:r>
    </w:p>
    <w:p w14:paraId="1C0F7B52" w14:textId="77777777" w:rsidR="00450DFD" w:rsidRDefault="00450DFD" w:rsidP="00450DFD">
      <w:pPr>
        <w:keepNext/>
        <w:spacing w:before="120" w:after="120"/>
        <w:rPr>
          <w:b/>
        </w:rPr>
      </w:pPr>
      <w:r>
        <w:t>Projekt:</w:t>
      </w:r>
    </w:p>
    <w:p w14:paraId="18FAC572" w14:textId="77777777" w:rsidR="00450DFD" w:rsidRDefault="00450DFD" w:rsidP="00450DFD">
      <w:pPr>
        <w:keepNext/>
      </w:pPr>
      <w:r>
        <w:t>Zeitraum:</w:t>
      </w:r>
    </w:p>
    <w:p w14:paraId="677552EB" w14:textId="77777777" w:rsidR="00450DFD" w:rsidRDefault="00450DFD" w:rsidP="00450DFD">
      <w:pPr>
        <w:spacing w:before="120" w:after="120"/>
      </w:pPr>
      <w:r>
        <w:t>Investitionsvolumen:</w:t>
      </w:r>
    </w:p>
    <w:p w14:paraId="1AFAFD88" w14:textId="77777777" w:rsidR="00450DFD" w:rsidRDefault="00450DFD" w:rsidP="00450DFD">
      <w:pPr>
        <w:spacing w:before="120" w:after="120"/>
      </w:pPr>
      <w:r>
        <w:t>Ausgeführte Arbeiten / Leistungen der Unternehmung / Honorarsumme (CHF):</w:t>
      </w:r>
    </w:p>
    <w:p w14:paraId="29DCFD0F" w14:textId="77777777" w:rsidR="00450DFD" w:rsidRDefault="00450DFD" w:rsidP="00450DFD">
      <w:pPr>
        <w:spacing w:before="120" w:after="120"/>
      </w:pPr>
      <w:r>
        <w:t>SIA/ASTRA-Phasen und derzeitiger Projektstand:</w:t>
      </w:r>
    </w:p>
    <w:p w14:paraId="1DE4FA33" w14:textId="77777777" w:rsidR="00450DFD" w:rsidRDefault="00450DFD" w:rsidP="00450DFD">
      <w:pPr>
        <w:spacing w:before="360" w:after="120"/>
      </w:pPr>
      <w:r>
        <w:t>Zur Auskunftserteilung ermächtigte Kontaktperson des Referenz-Auftraggebers:</w:t>
      </w:r>
    </w:p>
    <w:p w14:paraId="745F3085" w14:textId="77777777" w:rsidR="00450DFD" w:rsidRDefault="00450DFD" w:rsidP="00450DFD">
      <w:pPr>
        <w:spacing w:before="120" w:after="120"/>
      </w:pPr>
      <w:r>
        <w:t>Auftraggeber:</w:t>
      </w:r>
    </w:p>
    <w:p w14:paraId="02D54ECA" w14:textId="77777777" w:rsidR="00450DFD" w:rsidRDefault="00450DFD" w:rsidP="00450DFD">
      <w:pPr>
        <w:spacing w:before="120" w:after="120"/>
      </w:pPr>
      <w:r>
        <w:t>Funktion:</w:t>
      </w:r>
    </w:p>
    <w:p w14:paraId="4C3C4139" w14:textId="77777777" w:rsidR="00450DFD" w:rsidRDefault="00450DFD" w:rsidP="00450DFD">
      <w:pPr>
        <w:spacing w:before="120" w:after="120"/>
      </w:pPr>
      <w:r>
        <w:t>Name:</w:t>
      </w:r>
    </w:p>
    <w:p w14:paraId="3E9EF722" w14:textId="77777777" w:rsidR="00450DFD" w:rsidRDefault="00450DFD" w:rsidP="00450DFD">
      <w:pPr>
        <w:spacing w:before="120" w:after="120"/>
      </w:pPr>
      <w:r>
        <w:t>Adresse:</w:t>
      </w:r>
    </w:p>
    <w:p w14:paraId="737BB282" w14:textId="77777777" w:rsidR="00450DFD" w:rsidRDefault="00450DFD" w:rsidP="00450DFD">
      <w:pPr>
        <w:spacing w:before="120" w:after="120"/>
      </w:pPr>
      <w:r>
        <w:t>E-Mail:</w:t>
      </w:r>
    </w:p>
    <w:p w14:paraId="6B7C194A" w14:textId="77777777" w:rsidR="00450DFD" w:rsidRDefault="00450DFD" w:rsidP="00450DFD">
      <w:pPr>
        <w:spacing w:before="120" w:after="120"/>
      </w:pPr>
      <w:r>
        <w:t>Fax:</w:t>
      </w:r>
    </w:p>
    <w:p w14:paraId="12E313A9" w14:textId="77777777" w:rsidR="00450DFD" w:rsidRDefault="00450DFD" w:rsidP="00450DFD">
      <w:pPr>
        <w:spacing w:before="120" w:after="360"/>
      </w:pPr>
      <w:r>
        <w:t>Telefon:</w:t>
      </w:r>
    </w:p>
    <w:p w14:paraId="2C7603E7" w14:textId="77777777" w:rsidR="00450DFD" w:rsidRDefault="00450DFD" w:rsidP="00450DFD">
      <w:r>
        <w:t>In welchem Sinne ist das angegebene Projekt mit dem vorliegenden Projekt vergleichbar?</w:t>
      </w:r>
    </w:p>
    <w:tbl>
      <w:tblPr>
        <w:tblW w:w="0" w:type="auto"/>
        <w:tblLook w:val="04A0" w:firstRow="1" w:lastRow="0" w:firstColumn="1" w:lastColumn="0" w:noHBand="0" w:noVBand="1"/>
      </w:tblPr>
      <w:tblGrid>
        <w:gridCol w:w="10080"/>
      </w:tblGrid>
      <w:tr w:rsidR="00450DFD" w14:paraId="48488FD2" w14:textId="77777777" w:rsidTr="00CC1B1A">
        <w:trPr>
          <w:trHeight w:val="1440"/>
        </w:trPr>
        <w:tc>
          <w:tcPr>
            <w:tcW w:w="10080" w:type="dxa"/>
            <w:tcBorders>
              <w:top w:val="nil"/>
              <w:left w:val="nil"/>
              <w:bottom w:val="nil"/>
              <w:right w:val="nil"/>
              <w:tl2br w:val="nil"/>
              <w:tr2bl w:val="nil"/>
            </w:tcBorders>
            <w:shd w:val="clear" w:color="auto" w:fill="FFFFFF"/>
          </w:tcPr>
          <w:p w14:paraId="46806FA9" w14:textId="77777777" w:rsidR="00450DFD" w:rsidRDefault="00450DFD" w:rsidP="00CC1B1A"/>
        </w:tc>
      </w:tr>
    </w:tbl>
    <w:p w14:paraId="22C23492" w14:textId="77777777" w:rsidR="00450DFD" w:rsidRDefault="00450DFD" w:rsidP="00450DFD">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450DFD" w14:paraId="133BC6F3" w14:textId="77777777" w:rsidTr="00CC1B1A">
        <w:trPr>
          <w:trHeight w:val="1440"/>
        </w:trPr>
        <w:tc>
          <w:tcPr>
            <w:tcW w:w="10080" w:type="dxa"/>
            <w:tcBorders>
              <w:top w:val="nil"/>
              <w:left w:val="nil"/>
              <w:bottom w:val="nil"/>
              <w:right w:val="nil"/>
              <w:tl2br w:val="nil"/>
              <w:tr2bl w:val="nil"/>
            </w:tcBorders>
            <w:shd w:val="clear" w:color="auto" w:fill="FFFFFF"/>
          </w:tcPr>
          <w:p w14:paraId="0F67913F" w14:textId="77777777" w:rsidR="00450DFD" w:rsidRDefault="00450DFD" w:rsidP="00CC1B1A"/>
        </w:tc>
      </w:tr>
    </w:tbl>
    <w:p w14:paraId="774C206E" w14:textId="77777777" w:rsidR="00450DFD" w:rsidRDefault="00450DFD" w:rsidP="00450DFD">
      <w:pPr>
        <w:spacing w:before="120" w:after="120"/>
      </w:pPr>
    </w:p>
    <w:p w14:paraId="02927E31" w14:textId="4D6B7315" w:rsidR="00A03889" w:rsidRDefault="00A03889" w:rsidP="00A03889"/>
    <w:p w14:paraId="25F09EED" w14:textId="3FE788EA" w:rsidR="00D3316A" w:rsidRDefault="00D3316A" w:rsidP="00D3316A">
      <w:pPr>
        <w:pStyle w:val="KBOBTitel2"/>
        <w:pageBreakBefore/>
      </w:pPr>
      <w:r>
        <w:lastRenderedPageBreak/>
        <w:t xml:space="preserve">Nachweis über Verfügbarkeit vom Projektleiter und Projektleiter </w:t>
      </w:r>
      <w:proofErr w:type="spellStart"/>
      <w:r>
        <w:t>Stv</w:t>
      </w:r>
      <w:proofErr w:type="spellEnd"/>
      <w:r>
        <w:t>. EK4</w:t>
      </w:r>
    </w:p>
    <w:p w14:paraId="1B0DC177" w14:textId="13F598FD" w:rsidR="00D3316A" w:rsidRDefault="00D3316A" w:rsidP="00D3316A">
      <w:r>
        <w:t>Nachweis, dass Verfügbarkeit&gt; der erforderlichen Verfügbarkeit während der nächsten zwei Jahre gegeben ist. Detaillierte Aufzählung und Darstellung der zeitlichen Belastung an den übrigen Projekten.</w:t>
      </w:r>
    </w:p>
    <w:p w14:paraId="4FFAEE90" w14:textId="77777777" w:rsidR="00666F44" w:rsidRDefault="00666F44" w:rsidP="00D3316A"/>
    <w:tbl>
      <w:tblPr>
        <w:tblW w:w="0" w:type="auto"/>
        <w:tblInd w:w="-10" w:type="dxa"/>
        <w:tblLook w:val="04A0" w:firstRow="1" w:lastRow="0" w:firstColumn="1" w:lastColumn="0" w:noHBand="0" w:noVBand="1"/>
      </w:tblPr>
      <w:tblGrid>
        <w:gridCol w:w="441"/>
        <w:gridCol w:w="2603"/>
        <w:gridCol w:w="687"/>
        <w:gridCol w:w="687"/>
        <w:gridCol w:w="687"/>
        <w:gridCol w:w="687"/>
        <w:gridCol w:w="688"/>
        <w:gridCol w:w="687"/>
        <w:gridCol w:w="687"/>
        <w:gridCol w:w="687"/>
        <w:gridCol w:w="687"/>
        <w:gridCol w:w="688"/>
      </w:tblGrid>
      <w:tr w:rsidR="007E5E48" w14:paraId="57AA7EAF" w14:textId="77777777" w:rsidTr="007E5E48">
        <w:trPr>
          <w:trHeight w:val="240"/>
        </w:trPr>
        <w:tc>
          <w:tcPr>
            <w:tcW w:w="9916" w:type="dxa"/>
            <w:gridSpan w:val="12"/>
            <w:tcBorders>
              <w:top w:val="single" w:sz="8" w:space="0" w:color="auto"/>
              <w:left w:val="single" w:sz="8" w:space="0" w:color="auto"/>
              <w:right w:val="single" w:sz="8" w:space="0" w:color="auto"/>
              <w:tl2br w:val="nil"/>
              <w:tr2bl w:val="nil"/>
            </w:tcBorders>
            <w:shd w:val="clear" w:color="auto" w:fill="F2F2F2" w:themeFill="background1" w:themeFillShade="F2"/>
            <w:vAlign w:val="center"/>
          </w:tcPr>
          <w:p w14:paraId="4A130B6F" w14:textId="00EDD453" w:rsidR="007E5E48" w:rsidRDefault="007E5E48" w:rsidP="007E5E48">
            <w:pPr>
              <w:jc w:val="left"/>
              <w:rPr>
                <w:b/>
                <w:sz w:val="16"/>
              </w:rPr>
            </w:pPr>
            <w:r>
              <w:rPr>
                <w:b/>
                <w:sz w:val="16"/>
              </w:rPr>
              <w:t>Projektleiter</w:t>
            </w:r>
          </w:p>
        </w:tc>
      </w:tr>
      <w:tr w:rsidR="007E5E48" w14:paraId="391901CA" w14:textId="77777777" w:rsidTr="00CC1B1A">
        <w:trPr>
          <w:trHeight w:val="240"/>
        </w:trPr>
        <w:tc>
          <w:tcPr>
            <w:tcW w:w="441"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6595B205" w14:textId="77777777" w:rsidR="007E5E48" w:rsidRDefault="007E5E48" w:rsidP="00CC1B1A">
            <w:pPr>
              <w:jc w:val="center"/>
            </w:pPr>
            <w:r>
              <w:rPr>
                <w:b/>
                <w:sz w:val="16"/>
              </w:rPr>
              <w:t>Nr.</w:t>
            </w:r>
          </w:p>
        </w:tc>
        <w:tc>
          <w:tcPr>
            <w:tcW w:w="2603"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3ADB56D6" w14:textId="77777777" w:rsidR="007E5E48" w:rsidRDefault="007E5E48" w:rsidP="00CC1B1A">
            <w:pPr>
              <w:jc w:val="left"/>
              <w:rPr>
                <w:sz w:val="16"/>
              </w:rPr>
            </w:pPr>
            <w:r>
              <w:rPr>
                <w:b/>
                <w:sz w:val="16"/>
              </w:rPr>
              <w:t>Beschreibung des Auftrags</w:t>
            </w:r>
          </w:p>
        </w:tc>
        <w:tc>
          <w:tcPr>
            <w:tcW w:w="6872" w:type="dxa"/>
            <w:gridSpan w:val="10"/>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B920E92" w14:textId="77777777" w:rsidR="007E5E48" w:rsidRDefault="007E5E48" w:rsidP="007E5E48">
            <w:pPr>
              <w:jc w:val="center"/>
              <w:rPr>
                <w:b/>
                <w:sz w:val="16"/>
              </w:rPr>
            </w:pPr>
            <w:r>
              <w:rPr>
                <w:b/>
                <w:sz w:val="16"/>
              </w:rPr>
              <w:t>Quartal (Angabe in %)</w:t>
            </w:r>
          </w:p>
          <w:p w14:paraId="75B197C9" w14:textId="0D45D899" w:rsidR="007E5E48" w:rsidRPr="002E6362" w:rsidRDefault="007E5E48" w:rsidP="007E5E48">
            <w:pPr>
              <w:jc w:val="center"/>
              <w:rPr>
                <w:sz w:val="16"/>
              </w:rPr>
            </w:pPr>
            <w:r w:rsidRPr="002E6362">
              <w:rPr>
                <w:sz w:val="16"/>
              </w:rPr>
              <w:t>(Basis</w:t>
            </w:r>
            <w:r>
              <w:rPr>
                <w:sz w:val="16"/>
              </w:rPr>
              <w:t xml:space="preserve"> für die Angabe: 100%-Stelle mit 1‘9</w:t>
            </w:r>
            <w:r w:rsidRPr="002E6362">
              <w:rPr>
                <w:sz w:val="16"/>
              </w:rPr>
              <w:t xml:space="preserve">00h </w:t>
            </w:r>
            <w:r>
              <w:rPr>
                <w:sz w:val="16"/>
              </w:rPr>
              <w:t>Nettoarbeitszeit pro Jahr</w:t>
            </w:r>
            <w:r w:rsidRPr="002E6362">
              <w:rPr>
                <w:sz w:val="16"/>
              </w:rPr>
              <w:t>)</w:t>
            </w:r>
          </w:p>
        </w:tc>
      </w:tr>
      <w:tr w:rsidR="007E5E48" w14:paraId="2D53DD53" w14:textId="77777777" w:rsidTr="00CC1B1A">
        <w:trPr>
          <w:trHeight w:val="240"/>
        </w:trPr>
        <w:tc>
          <w:tcPr>
            <w:tcW w:w="441" w:type="dxa"/>
            <w:vMerge/>
            <w:tcBorders>
              <w:left w:val="single" w:sz="8" w:space="0" w:color="auto"/>
              <w:right w:val="single" w:sz="8" w:space="0" w:color="auto"/>
              <w:tl2br w:val="nil"/>
              <w:tr2bl w:val="nil"/>
            </w:tcBorders>
            <w:shd w:val="clear" w:color="auto" w:fill="F2F2F2" w:themeFill="background1" w:themeFillShade="F2"/>
          </w:tcPr>
          <w:p w14:paraId="0F668152" w14:textId="77777777" w:rsidR="007E5E48" w:rsidRDefault="007E5E48" w:rsidP="00CC1B1A">
            <w:pPr>
              <w:spacing w:before="0" w:after="0"/>
            </w:pPr>
          </w:p>
        </w:tc>
        <w:tc>
          <w:tcPr>
            <w:tcW w:w="2603" w:type="dxa"/>
            <w:vMerge/>
            <w:tcBorders>
              <w:left w:val="single" w:sz="8" w:space="0" w:color="auto"/>
              <w:right w:val="single" w:sz="8" w:space="0" w:color="auto"/>
              <w:tl2br w:val="nil"/>
              <w:tr2bl w:val="nil"/>
            </w:tcBorders>
            <w:shd w:val="clear" w:color="auto" w:fill="F2F2F2" w:themeFill="background1" w:themeFillShade="F2"/>
          </w:tcPr>
          <w:p w14:paraId="6A7BDF95" w14:textId="77777777" w:rsidR="007E5E48" w:rsidRDefault="007E5E48" w:rsidP="00CC1B1A">
            <w:pPr>
              <w:spacing w:before="0" w:after="0"/>
              <w:rPr>
                <w:sz w:val="16"/>
              </w:rPr>
            </w:pPr>
          </w:p>
        </w:tc>
        <w:tc>
          <w:tcPr>
            <w:tcW w:w="1374" w:type="dxa"/>
            <w:gridSpan w:val="2"/>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BBF8255" w14:textId="5CB50465" w:rsidR="007E5E48" w:rsidRDefault="007E5E48" w:rsidP="00CC1B1A">
            <w:pPr>
              <w:spacing w:before="0" w:after="0"/>
              <w:jc w:val="center"/>
              <w:rPr>
                <w:b/>
                <w:sz w:val="16"/>
              </w:rPr>
            </w:pPr>
            <w:r>
              <w:rPr>
                <w:b/>
                <w:sz w:val="16"/>
              </w:rPr>
              <w:t>2021</w:t>
            </w:r>
          </w:p>
        </w:tc>
        <w:tc>
          <w:tcPr>
            <w:tcW w:w="2749"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C0A5EE4" w14:textId="59CA6F1A" w:rsidR="007E5E48" w:rsidRDefault="007E5E48" w:rsidP="00CC1B1A">
            <w:pPr>
              <w:spacing w:before="0" w:after="0"/>
              <w:jc w:val="center"/>
              <w:rPr>
                <w:b/>
                <w:sz w:val="16"/>
              </w:rPr>
            </w:pPr>
            <w:r>
              <w:rPr>
                <w:b/>
                <w:sz w:val="16"/>
              </w:rPr>
              <w:t>2022</w:t>
            </w:r>
          </w:p>
        </w:tc>
        <w:tc>
          <w:tcPr>
            <w:tcW w:w="2749"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37A7E81" w14:textId="2F4CCE1B" w:rsidR="007E5E48" w:rsidRDefault="007E5E48" w:rsidP="00CC1B1A">
            <w:pPr>
              <w:spacing w:before="0" w:after="0"/>
              <w:jc w:val="center"/>
              <w:rPr>
                <w:b/>
                <w:sz w:val="16"/>
              </w:rPr>
            </w:pPr>
            <w:r>
              <w:rPr>
                <w:b/>
                <w:sz w:val="16"/>
              </w:rPr>
              <w:t>2023</w:t>
            </w:r>
          </w:p>
        </w:tc>
      </w:tr>
      <w:tr w:rsidR="00666F44" w14:paraId="32B1D268" w14:textId="77777777" w:rsidTr="00666F44">
        <w:trPr>
          <w:trHeight w:val="240"/>
        </w:trPr>
        <w:tc>
          <w:tcPr>
            <w:tcW w:w="441"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055E976B" w14:textId="77777777" w:rsidR="00666F44" w:rsidRDefault="00666F44" w:rsidP="00666F44">
            <w:pPr>
              <w:spacing w:before="0" w:after="0"/>
            </w:pPr>
          </w:p>
        </w:tc>
        <w:tc>
          <w:tcPr>
            <w:tcW w:w="2603"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18E38451" w14:textId="77777777" w:rsidR="00666F44" w:rsidRDefault="00666F44" w:rsidP="00666F44">
            <w:pPr>
              <w:spacing w:before="0" w:after="0"/>
              <w:rPr>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B57E3DA" w14:textId="5A88BA9C" w:rsidR="00666F44" w:rsidRPr="00F728B9" w:rsidRDefault="00666F44" w:rsidP="00666F44">
            <w:pPr>
              <w:spacing w:before="0" w:after="0"/>
              <w:jc w:val="center"/>
              <w:rPr>
                <w:b/>
                <w:bCs/>
                <w:sz w:val="16"/>
              </w:rPr>
            </w:pPr>
            <w:r w:rsidRPr="00F728B9">
              <w:rPr>
                <w:b/>
                <w:bCs/>
                <w:sz w:val="16"/>
              </w:rPr>
              <w:t>Q3</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5CD0687" w14:textId="28DB9DDC" w:rsidR="00666F44" w:rsidRPr="00F728B9" w:rsidRDefault="00666F44" w:rsidP="00666F44">
            <w:pPr>
              <w:spacing w:before="0" w:after="0"/>
              <w:jc w:val="center"/>
              <w:rPr>
                <w:b/>
                <w:bCs/>
                <w:sz w:val="16"/>
              </w:rPr>
            </w:pPr>
            <w:r w:rsidRPr="00F728B9">
              <w:rPr>
                <w:b/>
                <w:bCs/>
                <w:sz w:val="16"/>
              </w:rPr>
              <w:t>Q4</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58024E9" w14:textId="21E73F9E" w:rsidR="00666F44" w:rsidRPr="00F728B9" w:rsidRDefault="00666F44" w:rsidP="00666F44">
            <w:pPr>
              <w:spacing w:before="0" w:after="0"/>
              <w:jc w:val="center"/>
              <w:rPr>
                <w:b/>
                <w:bCs/>
                <w:sz w:val="16"/>
              </w:rPr>
            </w:pPr>
            <w:r w:rsidRPr="00F728B9">
              <w:rPr>
                <w:b/>
                <w:bCs/>
                <w:sz w:val="16"/>
              </w:rPr>
              <w:t>Q1</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014DD81" w14:textId="39FA548B" w:rsidR="00666F44" w:rsidRPr="00F728B9" w:rsidRDefault="00666F44" w:rsidP="00666F44">
            <w:pPr>
              <w:spacing w:before="0" w:after="0"/>
              <w:jc w:val="center"/>
              <w:rPr>
                <w:b/>
                <w:bCs/>
                <w:sz w:val="16"/>
              </w:rPr>
            </w:pPr>
            <w:r w:rsidRPr="00F728B9">
              <w:rPr>
                <w:b/>
                <w:bCs/>
                <w:sz w:val="16"/>
              </w:rPr>
              <w:t>Q2</w:t>
            </w: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B82760E" w14:textId="76C869C6" w:rsidR="00666F44" w:rsidRPr="00F728B9" w:rsidRDefault="00666F44" w:rsidP="00666F44">
            <w:pPr>
              <w:spacing w:before="0" w:after="0"/>
              <w:jc w:val="center"/>
              <w:rPr>
                <w:b/>
                <w:bCs/>
                <w:sz w:val="16"/>
              </w:rPr>
            </w:pPr>
            <w:r w:rsidRPr="00F728B9">
              <w:rPr>
                <w:b/>
                <w:bCs/>
                <w:sz w:val="16"/>
              </w:rPr>
              <w:t>Q3</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C5CA313" w14:textId="5F0B1652" w:rsidR="00666F44" w:rsidRPr="00F728B9" w:rsidRDefault="00666F44" w:rsidP="00666F44">
            <w:pPr>
              <w:spacing w:before="0" w:after="0"/>
              <w:jc w:val="center"/>
              <w:rPr>
                <w:b/>
                <w:bCs/>
                <w:sz w:val="16"/>
              </w:rPr>
            </w:pPr>
            <w:r w:rsidRPr="00F728B9">
              <w:rPr>
                <w:b/>
                <w:bCs/>
                <w:sz w:val="16"/>
              </w:rPr>
              <w:t>Q4</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08E911C2" w14:textId="6A7037D5" w:rsidR="00666F44" w:rsidRPr="00F728B9" w:rsidRDefault="00666F44" w:rsidP="00666F44">
            <w:pPr>
              <w:spacing w:before="0" w:after="0"/>
              <w:jc w:val="center"/>
              <w:rPr>
                <w:b/>
                <w:bCs/>
                <w:sz w:val="16"/>
              </w:rPr>
            </w:pPr>
            <w:r w:rsidRPr="00F728B9">
              <w:rPr>
                <w:b/>
                <w:bCs/>
                <w:sz w:val="16"/>
              </w:rPr>
              <w:t>Q1</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6F7C8E8" w14:textId="18603B90" w:rsidR="00666F44" w:rsidRPr="00F728B9" w:rsidRDefault="00666F44" w:rsidP="00666F44">
            <w:pPr>
              <w:spacing w:before="0" w:after="0"/>
              <w:jc w:val="center"/>
              <w:rPr>
                <w:b/>
                <w:bCs/>
                <w:sz w:val="16"/>
              </w:rPr>
            </w:pPr>
            <w:r w:rsidRPr="00F728B9">
              <w:rPr>
                <w:b/>
                <w:bCs/>
                <w:sz w:val="16"/>
              </w:rPr>
              <w:t>Q2</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AE3539C" w14:textId="43CA1816" w:rsidR="00666F44" w:rsidRPr="00F728B9" w:rsidRDefault="00666F44" w:rsidP="00666F44">
            <w:pPr>
              <w:spacing w:before="0" w:after="0"/>
              <w:jc w:val="center"/>
              <w:rPr>
                <w:b/>
                <w:bCs/>
                <w:sz w:val="16"/>
              </w:rPr>
            </w:pPr>
            <w:r w:rsidRPr="00F728B9">
              <w:rPr>
                <w:b/>
                <w:bCs/>
                <w:sz w:val="16"/>
              </w:rPr>
              <w:t>Q3</w:t>
            </w: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E0B4DBB" w14:textId="54B42492" w:rsidR="00666F44" w:rsidRPr="00F728B9" w:rsidRDefault="00666F44" w:rsidP="00666F44">
            <w:pPr>
              <w:spacing w:before="0" w:after="0"/>
              <w:jc w:val="center"/>
              <w:rPr>
                <w:b/>
                <w:bCs/>
                <w:sz w:val="16"/>
              </w:rPr>
            </w:pPr>
            <w:r w:rsidRPr="00F728B9">
              <w:rPr>
                <w:b/>
                <w:bCs/>
                <w:sz w:val="16"/>
              </w:rPr>
              <w:t>Q4</w:t>
            </w:r>
          </w:p>
        </w:tc>
      </w:tr>
      <w:tr w:rsidR="00666F44" w14:paraId="0284BE4C"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E1A098" w14:textId="77777777" w:rsidR="00666F44" w:rsidRPr="0094019C" w:rsidRDefault="00666F44" w:rsidP="00666F44">
            <w:pPr>
              <w:spacing w:before="0" w:after="0"/>
              <w:rPr>
                <w:color w:val="0070C0"/>
              </w:rPr>
            </w:pPr>
            <w:r w:rsidRPr="0094019C">
              <w:rPr>
                <w:color w:val="0070C0"/>
                <w:sz w:val="16"/>
              </w:rPr>
              <w:t>1</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DAC5A0" w14:textId="77777777" w:rsidR="00666F44" w:rsidRPr="0094019C" w:rsidRDefault="00666F44" w:rsidP="00666F44">
            <w:pPr>
              <w:spacing w:before="0" w:after="0"/>
              <w:rPr>
                <w:color w:val="0070C0"/>
                <w:sz w:val="16"/>
              </w:rPr>
            </w:pPr>
            <w:r w:rsidRPr="0094019C">
              <w:rPr>
                <w:color w:val="0070C0"/>
                <w:sz w:val="16"/>
              </w:rPr>
              <w:t>(bestehende Aufträge auflisten)</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DC863C"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6700E"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D5B521"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92B059" w14:textId="77777777" w:rsidR="00666F44" w:rsidRPr="0094019C" w:rsidRDefault="00666F44" w:rsidP="00666F44">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83F577"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EB1A89"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65F27A"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6C9360" w14:textId="705AEAB5"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5E85BE" w14:textId="77777777" w:rsidR="00666F44" w:rsidRPr="0094019C" w:rsidRDefault="00666F44" w:rsidP="00666F44">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3DA8E2" w14:textId="77777777" w:rsidR="00666F44" w:rsidRPr="0094019C" w:rsidRDefault="00666F44" w:rsidP="00666F44">
            <w:pPr>
              <w:spacing w:before="0" w:after="0"/>
              <w:jc w:val="center"/>
              <w:rPr>
                <w:color w:val="0070C0"/>
                <w:sz w:val="16"/>
              </w:rPr>
            </w:pPr>
          </w:p>
        </w:tc>
      </w:tr>
      <w:tr w:rsidR="00666F44" w14:paraId="2625CB57"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851512" w14:textId="77777777" w:rsidR="00666F44" w:rsidRPr="0094019C" w:rsidRDefault="00666F44" w:rsidP="00666F44">
            <w:pPr>
              <w:spacing w:before="0" w:after="0"/>
              <w:rPr>
                <w:color w:val="0070C0"/>
              </w:rPr>
            </w:pPr>
            <w:r w:rsidRPr="0094019C">
              <w:rPr>
                <w:color w:val="0070C0"/>
                <w:sz w:val="16"/>
              </w:rPr>
              <w:t>2</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861481" w14:textId="77777777" w:rsidR="00666F44" w:rsidRPr="0094019C" w:rsidRDefault="00666F44" w:rsidP="00666F44">
            <w:pPr>
              <w:spacing w:before="0" w:after="0"/>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CD75D9"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2EEFA2"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ABDF9C"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AE41A1" w14:textId="77777777" w:rsidR="00666F44" w:rsidRPr="0094019C" w:rsidRDefault="00666F44" w:rsidP="00666F44">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18B527"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BB292E"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27BB15"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EA4FCB" w14:textId="5A142423"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03E22F" w14:textId="77777777" w:rsidR="00666F44" w:rsidRPr="0094019C" w:rsidRDefault="00666F44" w:rsidP="00666F44">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08EAD5" w14:textId="77777777" w:rsidR="00666F44" w:rsidRPr="0094019C" w:rsidRDefault="00666F44" w:rsidP="00666F44">
            <w:pPr>
              <w:spacing w:before="0" w:after="0"/>
              <w:jc w:val="center"/>
              <w:rPr>
                <w:color w:val="0070C0"/>
                <w:sz w:val="16"/>
              </w:rPr>
            </w:pPr>
          </w:p>
        </w:tc>
      </w:tr>
      <w:tr w:rsidR="00666F44" w14:paraId="3CD07EE5"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F699E8" w14:textId="77777777" w:rsidR="00666F44" w:rsidRPr="0094019C" w:rsidRDefault="00666F44" w:rsidP="00666F44">
            <w:pPr>
              <w:spacing w:before="0" w:after="0"/>
              <w:rPr>
                <w:color w:val="0070C0"/>
              </w:rPr>
            </w:pPr>
            <w:r w:rsidRPr="0094019C">
              <w:rPr>
                <w:color w:val="0070C0"/>
                <w:sz w:val="16"/>
              </w:rPr>
              <w:t>…</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7B0FD5" w14:textId="77777777" w:rsidR="00666F44" w:rsidRPr="0094019C" w:rsidRDefault="00666F44" w:rsidP="00666F44">
            <w:pPr>
              <w:spacing w:before="0" w:after="0"/>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1B1AD9"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E1C0B7"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AAE3B5"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EE4536" w14:textId="77777777" w:rsidR="00666F44" w:rsidRPr="0094019C" w:rsidRDefault="00666F44" w:rsidP="00666F44">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E1F3C5"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43F13F"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8AF506" w14:textId="77777777"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51AD87" w14:textId="5340C149" w:rsidR="00666F44" w:rsidRPr="0094019C" w:rsidRDefault="00666F44" w:rsidP="00666F44">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7AC92A" w14:textId="77777777" w:rsidR="00666F44" w:rsidRPr="0094019C" w:rsidRDefault="00666F44" w:rsidP="00666F44">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844825" w14:textId="77777777" w:rsidR="00666F44" w:rsidRPr="0094019C" w:rsidRDefault="00666F44" w:rsidP="00666F44">
            <w:pPr>
              <w:spacing w:before="0" w:after="0"/>
              <w:jc w:val="center"/>
              <w:rPr>
                <w:color w:val="0070C0"/>
                <w:sz w:val="16"/>
              </w:rPr>
            </w:pPr>
          </w:p>
        </w:tc>
      </w:tr>
      <w:tr w:rsidR="00666F44" w14:paraId="012A19D8"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A0EDA9" w14:textId="77777777" w:rsidR="00666F44" w:rsidRPr="00B550E9" w:rsidRDefault="00666F44" w:rsidP="00666F44">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CA3766" w14:textId="77777777" w:rsidR="00666F44" w:rsidRPr="00B550E9" w:rsidRDefault="00666F44" w:rsidP="00666F44">
            <w:pPr>
              <w:spacing w:before="40" w:after="40" w:line="200" w:lineRule="exact"/>
              <w:jc w:val="left"/>
              <w:rPr>
                <w:b/>
                <w:sz w:val="16"/>
              </w:rPr>
            </w:pPr>
            <w:r w:rsidRPr="00B550E9">
              <w:rPr>
                <w:b/>
                <w:sz w:val="16"/>
              </w:rPr>
              <w:t>Funktion Projektleiter in der vorliegenden Ausschreibung</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DBC1713" w14:textId="77777777" w:rsidR="00666F44" w:rsidRPr="004C5308"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CE17A2" w14:textId="77777777" w:rsidR="00666F44" w:rsidRPr="00790F02"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6D72A0" w14:textId="77777777" w:rsidR="00666F44" w:rsidRPr="00790F02" w:rsidRDefault="00666F44" w:rsidP="00666F44">
            <w:pPr>
              <w:spacing w:before="120" w:after="120"/>
              <w:jc w:val="center"/>
              <w:rPr>
                <w:b/>
                <w:sz w:val="16"/>
              </w:rPr>
            </w:pPr>
            <w:r>
              <w:rPr>
                <w:b/>
                <w:sz w:val="16"/>
              </w:rPr>
              <w:t>40</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D336A0" w14:textId="77777777" w:rsidR="00666F44" w:rsidRPr="00790F02" w:rsidRDefault="00666F44" w:rsidP="00666F44">
            <w:pPr>
              <w:spacing w:before="120" w:after="120"/>
              <w:jc w:val="center"/>
              <w:rPr>
                <w:b/>
                <w:sz w:val="16"/>
              </w:rPr>
            </w:pPr>
            <w:r>
              <w:rPr>
                <w:b/>
                <w:sz w:val="16"/>
              </w:rPr>
              <w:t>40</w:t>
            </w: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E34B14" w14:textId="77777777" w:rsidR="00666F44" w:rsidRPr="00790F02" w:rsidRDefault="00666F44" w:rsidP="00666F44">
            <w:pPr>
              <w:spacing w:before="120" w:after="120"/>
              <w:jc w:val="center"/>
              <w:rPr>
                <w:b/>
                <w:sz w:val="16"/>
              </w:rPr>
            </w:pPr>
            <w:r>
              <w:rPr>
                <w:b/>
                <w:sz w:val="16"/>
              </w:rPr>
              <w:t>40</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73BAE7" w14:textId="77777777"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D6154D" w14:textId="77777777"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C40586" w14:textId="18E6B9D4" w:rsidR="00666F44" w:rsidRPr="00790F02" w:rsidRDefault="00666F44" w:rsidP="00666F44">
            <w:pPr>
              <w:spacing w:before="120" w:after="120"/>
              <w:jc w:val="center"/>
              <w:rPr>
                <w:b/>
                <w:sz w:val="16"/>
              </w:rPr>
            </w:pPr>
            <w:r>
              <w:rPr>
                <w:b/>
                <w:sz w:val="16"/>
              </w:rPr>
              <w:t>40</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14B58D" w14:textId="77777777" w:rsidR="00666F44" w:rsidRPr="00790F02" w:rsidRDefault="00666F44" w:rsidP="00666F44">
            <w:pPr>
              <w:spacing w:before="120" w:after="120"/>
              <w:jc w:val="center"/>
              <w:rPr>
                <w:b/>
                <w:sz w:val="16"/>
              </w:rPr>
            </w:pPr>
            <w:r>
              <w:rPr>
                <w:b/>
                <w:sz w:val="16"/>
              </w:rPr>
              <w:t>40</w:t>
            </w: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85D430" w14:textId="77777777" w:rsidR="00666F44" w:rsidRPr="00790F02" w:rsidRDefault="00666F44" w:rsidP="00666F44">
            <w:pPr>
              <w:spacing w:before="120" w:after="120"/>
              <w:jc w:val="center"/>
              <w:rPr>
                <w:b/>
                <w:sz w:val="16"/>
              </w:rPr>
            </w:pPr>
            <w:r>
              <w:rPr>
                <w:b/>
                <w:sz w:val="16"/>
              </w:rPr>
              <w:t>40</w:t>
            </w:r>
          </w:p>
        </w:tc>
      </w:tr>
      <w:tr w:rsidR="00666F44" w14:paraId="42BDFE92"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2E363B" w14:textId="77777777" w:rsidR="00666F44" w:rsidRPr="00B550E9" w:rsidRDefault="00666F44" w:rsidP="00666F44">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E34934" w14:textId="77777777" w:rsidR="00666F44" w:rsidRPr="00B550E9" w:rsidRDefault="00666F44" w:rsidP="00666F44">
            <w:pPr>
              <w:spacing w:before="40" w:after="40" w:line="200" w:lineRule="exact"/>
              <w:jc w:val="left"/>
              <w:rPr>
                <w:b/>
                <w:sz w:val="16"/>
              </w:rPr>
            </w:pPr>
            <w:r w:rsidRPr="00B550E9">
              <w:rPr>
                <w:b/>
                <w:sz w:val="16"/>
              </w:rPr>
              <w:t>Allfällige weitere Funktionen in der vorliegenden Ausschreibung</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47C380A" w14:textId="77777777"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7EC3E7" w14:textId="77777777"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2E60E5" w14:textId="77777777"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47DADA" w14:textId="77777777" w:rsidR="00666F44" w:rsidRDefault="00666F44" w:rsidP="00666F44">
            <w:pPr>
              <w:spacing w:before="120" w:after="12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A3B6BC" w14:textId="77777777"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30235B" w14:textId="77777777"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C9471E" w14:textId="77777777"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A62675" w14:textId="2FFBD53C" w:rsidR="00666F44" w:rsidRDefault="00666F44" w:rsidP="00666F44">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1E4060" w14:textId="77777777" w:rsidR="00666F44" w:rsidRDefault="00666F44" w:rsidP="00666F44">
            <w:pPr>
              <w:spacing w:before="120" w:after="12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9895F7" w14:textId="77777777" w:rsidR="00666F44" w:rsidRDefault="00666F44" w:rsidP="00666F44">
            <w:pPr>
              <w:spacing w:before="120" w:after="120"/>
              <w:jc w:val="center"/>
              <w:rPr>
                <w:b/>
                <w:sz w:val="16"/>
              </w:rPr>
            </w:pPr>
          </w:p>
        </w:tc>
      </w:tr>
      <w:tr w:rsidR="00666F44" w14:paraId="0C705488"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DBF8B7" w14:textId="77777777" w:rsidR="00666F44" w:rsidRPr="00B550E9" w:rsidRDefault="00666F44" w:rsidP="00666F44">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E13782" w14:textId="77777777" w:rsidR="00666F44" w:rsidRPr="00B550E9" w:rsidRDefault="00666F44" w:rsidP="00666F44">
            <w:pPr>
              <w:spacing w:before="0" w:after="0"/>
              <w:rPr>
                <w:b/>
                <w:sz w:val="16"/>
              </w:rPr>
            </w:pPr>
            <w:r w:rsidRPr="00B550E9">
              <w:rPr>
                <w:b/>
                <w:sz w:val="16"/>
              </w:rPr>
              <w:t>Führungsaufgaben</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1B4474"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1DE1E4"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6FDA2B"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118481" w14:textId="77777777" w:rsidR="00666F44" w:rsidRPr="0094019C" w:rsidRDefault="00666F44" w:rsidP="00666F44">
            <w:pPr>
              <w:spacing w:before="0" w:after="0"/>
              <w:jc w:val="center"/>
              <w:rPr>
                <w:b/>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151D62"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47A359"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52800C"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150E3E" w14:textId="34BA1F18"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D051F6" w14:textId="77777777" w:rsidR="00666F44" w:rsidRPr="0094019C" w:rsidRDefault="00666F44" w:rsidP="00666F44">
            <w:pPr>
              <w:spacing w:before="0" w:after="0"/>
              <w:jc w:val="center"/>
              <w:rPr>
                <w:b/>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E54AB9" w14:textId="77777777" w:rsidR="00666F44" w:rsidRPr="0094019C" w:rsidRDefault="00666F44" w:rsidP="00666F44">
            <w:pPr>
              <w:spacing w:before="0" w:after="0"/>
              <w:jc w:val="center"/>
              <w:rPr>
                <w:b/>
                <w:color w:val="0070C0"/>
                <w:sz w:val="16"/>
              </w:rPr>
            </w:pPr>
          </w:p>
        </w:tc>
      </w:tr>
      <w:tr w:rsidR="00666F44" w14:paraId="5E70E689"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679729" w14:textId="77777777" w:rsidR="00666F44" w:rsidRDefault="00666F44" w:rsidP="00666F44">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1ECAC0" w14:textId="77777777" w:rsidR="00666F44" w:rsidRPr="0094019C" w:rsidRDefault="00666F44" w:rsidP="00666F44">
            <w:pPr>
              <w:spacing w:before="0" w:after="0"/>
              <w:rPr>
                <w:b/>
                <w:sz w:val="16"/>
              </w:rPr>
            </w:pPr>
            <w:r w:rsidRPr="0094019C">
              <w:rPr>
                <w:b/>
                <w:sz w:val="16"/>
              </w:rPr>
              <w:t>Reserve</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54ECD5"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0E935B"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37B3B8"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F67361" w14:textId="77777777" w:rsidR="00666F44" w:rsidRPr="0094019C" w:rsidRDefault="00666F44" w:rsidP="00666F44">
            <w:pPr>
              <w:spacing w:before="0" w:after="0"/>
              <w:jc w:val="center"/>
              <w:rPr>
                <w:b/>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B552C3"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D85E20"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9FA2C8" w14:textId="77777777"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34ECDC" w14:textId="4E0729B8" w:rsidR="00666F44" w:rsidRPr="0094019C" w:rsidRDefault="00666F44" w:rsidP="00666F44">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6FB4F3" w14:textId="77777777" w:rsidR="00666F44" w:rsidRPr="0094019C" w:rsidRDefault="00666F44" w:rsidP="00666F44">
            <w:pPr>
              <w:spacing w:before="0" w:after="0"/>
              <w:jc w:val="center"/>
              <w:rPr>
                <w:b/>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7DA006" w14:textId="77777777" w:rsidR="00666F44" w:rsidRPr="0094019C" w:rsidRDefault="00666F44" w:rsidP="00666F44">
            <w:pPr>
              <w:spacing w:before="0" w:after="0"/>
              <w:jc w:val="center"/>
              <w:rPr>
                <w:b/>
                <w:color w:val="0070C0"/>
                <w:sz w:val="16"/>
              </w:rPr>
            </w:pPr>
          </w:p>
        </w:tc>
      </w:tr>
      <w:tr w:rsidR="00666F44" w14:paraId="4931A5AD"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49063D" w14:textId="77777777" w:rsidR="00666F44" w:rsidRDefault="00666F44" w:rsidP="00666F44">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811E4A" w14:textId="77777777" w:rsidR="00666F44" w:rsidRPr="0094019C" w:rsidRDefault="00666F44" w:rsidP="00666F44">
            <w:pPr>
              <w:spacing w:before="0" w:after="0"/>
              <w:rPr>
                <w:b/>
                <w:sz w:val="16"/>
              </w:rPr>
            </w:pPr>
            <w:r>
              <w:rPr>
                <w:b/>
                <w:sz w:val="16"/>
              </w:rPr>
              <w:t>Total</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73C556"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6666E1"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85C27E"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83462C" w14:textId="77777777" w:rsidR="00666F44" w:rsidRPr="0094019C" w:rsidRDefault="00666F44" w:rsidP="00666F44">
            <w:pPr>
              <w:spacing w:before="0" w:after="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27DD20"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F08DAE"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780EFA"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5AF7FB" w14:textId="6D348C20"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E82C7A" w14:textId="77777777" w:rsidR="00666F44" w:rsidRPr="0094019C" w:rsidRDefault="00666F44" w:rsidP="00666F44">
            <w:pPr>
              <w:spacing w:before="0" w:after="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FF2B6C" w14:textId="77777777" w:rsidR="00666F44" w:rsidRPr="0094019C" w:rsidRDefault="00666F44" w:rsidP="00666F44">
            <w:pPr>
              <w:spacing w:before="0" w:after="0"/>
              <w:jc w:val="center"/>
              <w:rPr>
                <w:b/>
                <w:sz w:val="16"/>
              </w:rPr>
            </w:pPr>
          </w:p>
        </w:tc>
      </w:tr>
      <w:tr w:rsidR="00666F44" w14:paraId="7C242D04" w14:textId="77777777" w:rsidTr="00666F44">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ADB6B7" w14:textId="77777777" w:rsidR="00666F44" w:rsidRDefault="00666F44" w:rsidP="00666F44">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474E4A" w14:textId="77777777" w:rsidR="00666F44" w:rsidRPr="0094019C" w:rsidRDefault="00666F44" w:rsidP="00666F44">
            <w:pPr>
              <w:spacing w:before="0" w:after="0"/>
              <w:rPr>
                <w:b/>
                <w:sz w:val="16"/>
              </w:rPr>
            </w:pPr>
            <w:r>
              <w:rPr>
                <w:b/>
                <w:sz w:val="16"/>
              </w:rPr>
              <w:t>Pensum</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93557C"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433F66"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E42597"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82DD29" w14:textId="77777777" w:rsidR="00666F44" w:rsidRPr="0094019C" w:rsidRDefault="00666F44" w:rsidP="00666F44">
            <w:pPr>
              <w:spacing w:before="0" w:after="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6B366C"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3D9FC1"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26A366" w14:textId="77777777"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13C6D9" w14:textId="2EE33A3A" w:rsidR="00666F44" w:rsidRPr="0094019C" w:rsidRDefault="00666F44" w:rsidP="00666F44">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C01EBD" w14:textId="77777777" w:rsidR="00666F44" w:rsidRPr="0094019C" w:rsidRDefault="00666F44" w:rsidP="00666F44">
            <w:pPr>
              <w:spacing w:before="0" w:after="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68236E" w14:textId="77777777" w:rsidR="00666F44" w:rsidRPr="0094019C" w:rsidRDefault="00666F44" w:rsidP="00666F44">
            <w:pPr>
              <w:spacing w:before="0" w:after="0"/>
              <w:jc w:val="center"/>
              <w:rPr>
                <w:b/>
                <w:sz w:val="16"/>
              </w:rPr>
            </w:pPr>
          </w:p>
        </w:tc>
      </w:tr>
    </w:tbl>
    <w:p w14:paraId="04D11EC2" w14:textId="4DA09D22" w:rsidR="00666F44" w:rsidRDefault="00666F44" w:rsidP="00D3316A"/>
    <w:tbl>
      <w:tblPr>
        <w:tblW w:w="0" w:type="auto"/>
        <w:tblInd w:w="-10" w:type="dxa"/>
        <w:tblLook w:val="04A0" w:firstRow="1" w:lastRow="0" w:firstColumn="1" w:lastColumn="0" w:noHBand="0" w:noVBand="1"/>
      </w:tblPr>
      <w:tblGrid>
        <w:gridCol w:w="441"/>
        <w:gridCol w:w="2603"/>
        <w:gridCol w:w="687"/>
        <w:gridCol w:w="687"/>
        <w:gridCol w:w="687"/>
        <w:gridCol w:w="687"/>
        <w:gridCol w:w="688"/>
        <w:gridCol w:w="687"/>
        <w:gridCol w:w="687"/>
        <w:gridCol w:w="687"/>
        <w:gridCol w:w="687"/>
        <w:gridCol w:w="688"/>
      </w:tblGrid>
      <w:tr w:rsidR="007E5E48" w14:paraId="5E01EFD5" w14:textId="77777777" w:rsidTr="00CC1B1A">
        <w:trPr>
          <w:trHeight w:val="240"/>
        </w:trPr>
        <w:tc>
          <w:tcPr>
            <w:tcW w:w="9916" w:type="dxa"/>
            <w:gridSpan w:val="12"/>
            <w:tcBorders>
              <w:top w:val="single" w:sz="8" w:space="0" w:color="auto"/>
              <w:left w:val="single" w:sz="8" w:space="0" w:color="auto"/>
              <w:right w:val="single" w:sz="8" w:space="0" w:color="auto"/>
              <w:tl2br w:val="nil"/>
              <w:tr2bl w:val="nil"/>
            </w:tcBorders>
            <w:shd w:val="clear" w:color="auto" w:fill="F2F2F2" w:themeFill="background1" w:themeFillShade="F2"/>
            <w:vAlign w:val="center"/>
          </w:tcPr>
          <w:p w14:paraId="45836D39" w14:textId="50DE2B18" w:rsidR="007E5E48" w:rsidRDefault="007E5E48" w:rsidP="00CC1B1A">
            <w:pPr>
              <w:jc w:val="left"/>
              <w:rPr>
                <w:b/>
                <w:sz w:val="16"/>
              </w:rPr>
            </w:pPr>
            <w:r>
              <w:rPr>
                <w:b/>
                <w:sz w:val="16"/>
              </w:rPr>
              <w:t xml:space="preserve">Projektleiter </w:t>
            </w:r>
            <w:proofErr w:type="spellStart"/>
            <w:r>
              <w:rPr>
                <w:b/>
                <w:sz w:val="16"/>
              </w:rPr>
              <w:t>Stv</w:t>
            </w:r>
            <w:proofErr w:type="spellEnd"/>
            <w:r>
              <w:rPr>
                <w:b/>
                <w:sz w:val="16"/>
              </w:rPr>
              <w:t>.</w:t>
            </w:r>
          </w:p>
        </w:tc>
      </w:tr>
      <w:tr w:rsidR="007E5E48" w14:paraId="7B74ABBB" w14:textId="77777777" w:rsidTr="00CC1B1A">
        <w:trPr>
          <w:trHeight w:val="240"/>
        </w:trPr>
        <w:tc>
          <w:tcPr>
            <w:tcW w:w="441"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0B5AAD34" w14:textId="77777777" w:rsidR="007E5E48" w:rsidRDefault="007E5E48" w:rsidP="00CC1B1A">
            <w:pPr>
              <w:jc w:val="center"/>
            </w:pPr>
            <w:r>
              <w:rPr>
                <w:b/>
                <w:sz w:val="16"/>
              </w:rPr>
              <w:t>Nr.</w:t>
            </w:r>
          </w:p>
        </w:tc>
        <w:tc>
          <w:tcPr>
            <w:tcW w:w="2603"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30B349CE" w14:textId="77777777" w:rsidR="007E5E48" w:rsidRDefault="007E5E48" w:rsidP="00CC1B1A">
            <w:pPr>
              <w:jc w:val="left"/>
              <w:rPr>
                <w:sz w:val="16"/>
              </w:rPr>
            </w:pPr>
            <w:r>
              <w:rPr>
                <w:b/>
                <w:sz w:val="16"/>
              </w:rPr>
              <w:t>Beschreibung des Auftrags</w:t>
            </w:r>
          </w:p>
        </w:tc>
        <w:tc>
          <w:tcPr>
            <w:tcW w:w="6872" w:type="dxa"/>
            <w:gridSpan w:val="10"/>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9233A3A" w14:textId="77777777" w:rsidR="007E5E48" w:rsidRDefault="007E5E48" w:rsidP="00CC1B1A">
            <w:pPr>
              <w:jc w:val="center"/>
              <w:rPr>
                <w:b/>
                <w:sz w:val="16"/>
              </w:rPr>
            </w:pPr>
            <w:r>
              <w:rPr>
                <w:b/>
                <w:sz w:val="16"/>
              </w:rPr>
              <w:t>Quartal (Angabe in %)</w:t>
            </w:r>
          </w:p>
          <w:p w14:paraId="077DAD79" w14:textId="77777777" w:rsidR="007E5E48" w:rsidRPr="002E6362" w:rsidRDefault="007E5E48" w:rsidP="00CC1B1A">
            <w:pPr>
              <w:jc w:val="center"/>
              <w:rPr>
                <w:sz w:val="16"/>
              </w:rPr>
            </w:pPr>
            <w:r w:rsidRPr="002E6362">
              <w:rPr>
                <w:sz w:val="16"/>
              </w:rPr>
              <w:t>(Basis</w:t>
            </w:r>
            <w:r>
              <w:rPr>
                <w:sz w:val="16"/>
              </w:rPr>
              <w:t xml:space="preserve"> für die Angabe: 100%-Stelle mit 1‘9</w:t>
            </w:r>
            <w:r w:rsidRPr="002E6362">
              <w:rPr>
                <w:sz w:val="16"/>
              </w:rPr>
              <w:t xml:space="preserve">00h </w:t>
            </w:r>
            <w:r>
              <w:rPr>
                <w:sz w:val="16"/>
              </w:rPr>
              <w:t>Nettoarbeitszeit pro Jahr</w:t>
            </w:r>
            <w:r w:rsidRPr="002E6362">
              <w:rPr>
                <w:sz w:val="16"/>
              </w:rPr>
              <w:t>)</w:t>
            </w:r>
          </w:p>
        </w:tc>
      </w:tr>
      <w:tr w:rsidR="007E5E48" w14:paraId="59F3EA43" w14:textId="77777777" w:rsidTr="00CC1B1A">
        <w:trPr>
          <w:trHeight w:val="240"/>
        </w:trPr>
        <w:tc>
          <w:tcPr>
            <w:tcW w:w="441" w:type="dxa"/>
            <w:vMerge/>
            <w:tcBorders>
              <w:left w:val="single" w:sz="8" w:space="0" w:color="auto"/>
              <w:right w:val="single" w:sz="8" w:space="0" w:color="auto"/>
              <w:tl2br w:val="nil"/>
              <w:tr2bl w:val="nil"/>
            </w:tcBorders>
            <w:shd w:val="clear" w:color="auto" w:fill="F2F2F2" w:themeFill="background1" w:themeFillShade="F2"/>
          </w:tcPr>
          <w:p w14:paraId="45ED2EA7" w14:textId="77777777" w:rsidR="007E5E48" w:rsidRDefault="007E5E48" w:rsidP="00CC1B1A">
            <w:pPr>
              <w:spacing w:before="0" w:after="0"/>
            </w:pPr>
          </w:p>
        </w:tc>
        <w:tc>
          <w:tcPr>
            <w:tcW w:w="2603" w:type="dxa"/>
            <w:vMerge/>
            <w:tcBorders>
              <w:left w:val="single" w:sz="8" w:space="0" w:color="auto"/>
              <w:right w:val="single" w:sz="8" w:space="0" w:color="auto"/>
              <w:tl2br w:val="nil"/>
              <w:tr2bl w:val="nil"/>
            </w:tcBorders>
            <w:shd w:val="clear" w:color="auto" w:fill="F2F2F2" w:themeFill="background1" w:themeFillShade="F2"/>
          </w:tcPr>
          <w:p w14:paraId="3723911D" w14:textId="77777777" w:rsidR="007E5E48" w:rsidRDefault="007E5E48" w:rsidP="00CC1B1A">
            <w:pPr>
              <w:spacing w:before="0" w:after="0"/>
              <w:rPr>
                <w:sz w:val="16"/>
              </w:rPr>
            </w:pPr>
          </w:p>
        </w:tc>
        <w:tc>
          <w:tcPr>
            <w:tcW w:w="1374" w:type="dxa"/>
            <w:gridSpan w:val="2"/>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A82D435" w14:textId="77777777" w:rsidR="007E5E48" w:rsidRDefault="007E5E48" w:rsidP="00CC1B1A">
            <w:pPr>
              <w:spacing w:before="0" w:after="0"/>
              <w:jc w:val="center"/>
              <w:rPr>
                <w:b/>
                <w:sz w:val="16"/>
              </w:rPr>
            </w:pPr>
            <w:r>
              <w:rPr>
                <w:b/>
                <w:sz w:val="16"/>
              </w:rPr>
              <w:t>2021</w:t>
            </w:r>
          </w:p>
        </w:tc>
        <w:tc>
          <w:tcPr>
            <w:tcW w:w="2749"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813EAD1" w14:textId="77777777" w:rsidR="007E5E48" w:rsidRDefault="007E5E48" w:rsidP="00CC1B1A">
            <w:pPr>
              <w:spacing w:before="0" w:after="0"/>
              <w:jc w:val="center"/>
              <w:rPr>
                <w:b/>
                <w:sz w:val="16"/>
              </w:rPr>
            </w:pPr>
            <w:r>
              <w:rPr>
                <w:b/>
                <w:sz w:val="16"/>
              </w:rPr>
              <w:t>2022</w:t>
            </w:r>
          </w:p>
        </w:tc>
        <w:tc>
          <w:tcPr>
            <w:tcW w:w="2749"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F242D8A" w14:textId="77777777" w:rsidR="007E5E48" w:rsidRDefault="007E5E48" w:rsidP="00CC1B1A">
            <w:pPr>
              <w:spacing w:before="0" w:after="0"/>
              <w:jc w:val="center"/>
              <w:rPr>
                <w:b/>
                <w:sz w:val="16"/>
              </w:rPr>
            </w:pPr>
            <w:r>
              <w:rPr>
                <w:b/>
                <w:sz w:val="16"/>
              </w:rPr>
              <w:t>2023</w:t>
            </w:r>
          </w:p>
        </w:tc>
      </w:tr>
      <w:tr w:rsidR="007E5E48" w14:paraId="3611EBFD" w14:textId="77777777" w:rsidTr="00CC1B1A">
        <w:trPr>
          <w:trHeight w:val="240"/>
        </w:trPr>
        <w:tc>
          <w:tcPr>
            <w:tcW w:w="441"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7D6EF22A" w14:textId="77777777" w:rsidR="007E5E48" w:rsidRDefault="007E5E48" w:rsidP="00CC1B1A">
            <w:pPr>
              <w:spacing w:before="0" w:after="0"/>
            </w:pPr>
          </w:p>
        </w:tc>
        <w:tc>
          <w:tcPr>
            <w:tcW w:w="2603"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244D2FB1" w14:textId="77777777" w:rsidR="007E5E48" w:rsidRDefault="007E5E48" w:rsidP="00CC1B1A">
            <w:pPr>
              <w:spacing w:before="0" w:after="0"/>
              <w:rPr>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02B6BA6" w14:textId="77777777" w:rsidR="007E5E48" w:rsidRPr="00F728B9" w:rsidRDefault="007E5E48" w:rsidP="00CC1B1A">
            <w:pPr>
              <w:spacing w:before="0" w:after="0"/>
              <w:jc w:val="center"/>
              <w:rPr>
                <w:b/>
                <w:bCs/>
                <w:sz w:val="16"/>
              </w:rPr>
            </w:pPr>
            <w:r w:rsidRPr="00F728B9">
              <w:rPr>
                <w:b/>
                <w:bCs/>
                <w:sz w:val="16"/>
              </w:rPr>
              <w:t>Q3</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CCD8AAE" w14:textId="77777777" w:rsidR="007E5E48" w:rsidRPr="00F728B9" w:rsidRDefault="007E5E48" w:rsidP="00CC1B1A">
            <w:pPr>
              <w:spacing w:before="0" w:after="0"/>
              <w:jc w:val="center"/>
              <w:rPr>
                <w:b/>
                <w:bCs/>
                <w:sz w:val="16"/>
              </w:rPr>
            </w:pPr>
            <w:r w:rsidRPr="00F728B9">
              <w:rPr>
                <w:b/>
                <w:bCs/>
                <w:sz w:val="16"/>
              </w:rPr>
              <w:t>Q4</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44E2B12" w14:textId="77777777" w:rsidR="007E5E48" w:rsidRPr="00F728B9" w:rsidRDefault="007E5E48" w:rsidP="00CC1B1A">
            <w:pPr>
              <w:spacing w:before="0" w:after="0"/>
              <w:jc w:val="center"/>
              <w:rPr>
                <w:b/>
                <w:bCs/>
                <w:sz w:val="16"/>
              </w:rPr>
            </w:pPr>
            <w:r w:rsidRPr="00F728B9">
              <w:rPr>
                <w:b/>
                <w:bCs/>
                <w:sz w:val="16"/>
              </w:rPr>
              <w:t>Q1</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5D74707" w14:textId="77777777" w:rsidR="007E5E48" w:rsidRPr="00F728B9" w:rsidRDefault="007E5E48" w:rsidP="00CC1B1A">
            <w:pPr>
              <w:spacing w:before="0" w:after="0"/>
              <w:jc w:val="center"/>
              <w:rPr>
                <w:b/>
                <w:bCs/>
                <w:sz w:val="16"/>
              </w:rPr>
            </w:pPr>
            <w:r w:rsidRPr="00F728B9">
              <w:rPr>
                <w:b/>
                <w:bCs/>
                <w:sz w:val="16"/>
              </w:rPr>
              <w:t>Q2</w:t>
            </w: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ECCAA30" w14:textId="77777777" w:rsidR="007E5E48" w:rsidRPr="00F728B9" w:rsidRDefault="007E5E48" w:rsidP="00CC1B1A">
            <w:pPr>
              <w:spacing w:before="0" w:after="0"/>
              <w:jc w:val="center"/>
              <w:rPr>
                <w:b/>
                <w:bCs/>
                <w:sz w:val="16"/>
              </w:rPr>
            </w:pPr>
            <w:r w:rsidRPr="00F728B9">
              <w:rPr>
                <w:b/>
                <w:bCs/>
                <w:sz w:val="16"/>
              </w:rPr>
              <w:t>Q3</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CA9DAB0" w14:textId="77777777" w:rsidR="007E5E48" w:rsidRPr="00F728B9" w:rsidRDefault="007E5E48" w:rsidP="00CC1B1A">
            <w:pPr>
              <w:spacing w:before="0" w:after="0"/>
              <w:jc w:val="center"/>
              <w:rPr>
                <w:b/>
                <w:bCs/>
                <w:sz w:val="16"/>
              </w:rPr>
            </w:pPr>
            <w:r w:rsidRPr="00F728B9">
              <w:rPr>
                <w:b/>
                <w:bCs/>
                <w:sz w:val="16"/>
              </w:rPr>
              <w:t>Q4</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B377751" w14:textId="77777777" w:rsidR="007E5E48" w:rsidRPr="00F728B9" w:rsidRDefault="007E5E48" w:rsidP="00CC1B1A">
            <w:pPr>
              <w:spacing w:before="0" w:after="0"/>
              <w:jc w:val="center"/>
              <w:rPr>
                <w:b/>
                <w:bCs/>
                <w:sz w:val="16"/>
              </w:rPr>
            </w:pPr>
            <w:r w:rsidRPr="00F728B9">
              <w:rPr>
                <w:b/>
                <w:bCs/>
                <w:sz w:val="16"/>
              </w:rPr>
              <w:t>Q1</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09E92F0D" w14:textId="77777777" w:rsidR="007E5E48" w:rsidRPr="00F728B9" w:rsidRDefault="007E5E48" w:rsidP="00CC1B1A">
            <w:pPr>
              <w:spacing w:before="0" w:after="0"/>
              <w:jc w:val="center"/>
              <w:rPr>
                <w:b/>
                <w:bCs/>
                <w:sz w:val="16"/>
              </w:rPr>
            </w:pPr>
            <w:r w:rsidRPr="00F728B9">
              <w:rPr>
                <w:b/>
                <w:bCs/>
                <w:sz w:val="16"/>
              </w:rPr>
              <w:t>Q2</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1BECA48" w14:textId="77777777" w:rsidR="007E5E48" w:rsidRPr="00F728B9" w:rsidRDefault="007E5E48" w:rsidP="00CC1B1A">
            <w:pPr>
              <w:spacing w:before="0" w:after="0"/>
              <w:jc w:val="center"/>
              <w:rPr>
                <w:b/>
                <w:bCs/>
                <w:sz w:val="16"/>
              </w:rPr>
            </w:pPr>
            <w:r w:rsidRPr="00F728B9">
              <w:rPr>
                <w:b/>
                <w:bCs/>
                <w:sz w:val="16"/>
              </w:rPr>
              <w:t>Q3</w:t>
            </w: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F630DB7" w14:textId="77777777" w:rsidR="007E5E48" w:rsidRPr="00F728B9" w:rsidRDefault="007E5E48" w:rsidP="00CC1B1A">
            <w:pPr>
              <w:spacing w:before="0" w:after="0"/>
              <w:jc w:val="center"/>
              <w:rPr>
                <w:b/>
                <w:bCs/>
                <w:sz w:val="16"/>
              </w:rPr>
            </w:pPr>
            <w:r w:rsidRPr="00F728B9">
              <w:rPr>
                <w:b/>
                <w:bCs/>
                <w:sz w:val="16"/>
              </w:rPr>
              <w:t>Q4</w:t>
            </w:r>
          </w:p>
        </w:tc>
      </w:tr>
      <w:tr w:rsidR="007E5E48" w14:paraId="76759825"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971FD3" w14:textId="77777777" w:rsidR="007E5E48" w:rsidRPr="0094019C" w:rsidRDefault="007E5E48" w:rsidP="00CC1B1A">
            <w:pPr>
              <w:spacing w:before="0" w:after="0"/>
              <w:rPr>
                <w:color w:val="0070C0"/>
              </w:rPr>
            </w:pPr>
            <w:r w:rsidRPr="0094019C">
              <w:rPr>
                <w:color w:val="0070C0"/>
                <w:sz w:val="16"/>
              </w:rPr>
              <w:t>1</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ACD678" w14:textId="77777777" w:rsidR="007E5E48" w:rsidRPr="0094019C" w:rsidRDefault="007E5E48" w:rsidP="00CC1B1A">
            <w:pPr>
              <w:spacing w:before="0" w:after="0"/>
              <w:rPr>
                <w:color w:val="0070C0"/>
                <w:sz w:val="16"/>
              </w:rPr>
            </w:pPr>
            <w:r w:rsidRPr="0094019C">
              <w:rPr>
                <w:color w:val="0070C0"/>
                <w:sz w:val="16"/>
              </w:rPr>
              <w:t>(bestehende Aufträge auflisten)</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AC73E3"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E6B172"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321E10"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B7EF68" w14:textId="77777777" w:rsidR="007E5E48" w:rsidRPr="0094019C" w:rsidRDefault="007E5E48" w:rsidP="00CC1B1A">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6826F8"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ABEF28"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029D22"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5305C1"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10A63E" w14:textId="77777777" w:rsidR="007E5E48" w:rsidRPr="0094019C" w:rsidRDefault="007E5E48" w:rsidP="00CC1B1A">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C645EE" w14:textId="77777777" w:rsidR="007E5E48" w:rsidRPr="0094019C" w:rsidRDefault="007E5E48" w:rsidP="00CC1B1A">
            <w:pPr>
              <w:spacing w:before="0" w:after="0"/>
              <w:jc w:val="center"/>
              <w:rPr>
                <w:color w:val="0070C0"/>
                <w:sz w:val="16"/>
              </w:rPr>
            </w:pPr>
          </w:p>
        </w:tc>
      </w:tr>
      <w:tr w:rsidR="007E5E48" w14:paraId="2818E9C3"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5AB7BC" w14:textId="77777777" w:rsidR="007E5E48" w:rsidRPr="0094019C" w:rsidRDefault="007E5E48" w:rsidP="00CC1B1A">
            <w:pPr>
              <w:spacing w:before="0" w:after="0"/>
              <w:rPr>
                <w:color w:val="0070C0"/>
              </w:rPr>
            </w:pPr>
            <w:r w:rsidRPr="0094019C">
              <w:rPr>
                <w:color w:val="0070C0"/>
                <w:sz w:val="16"/>
              </w:rPr>
              <w:t>2</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47572C" w14:textId="77777777" w:rsidR="007E5E48" w:rsidRPr="0094019C" w:rsidRDefault="007E5E48" w:rsidP="00CC1B1A">
            <w:pPr>
              <w:spacing w:before="0" w:after="0"/>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E835D0"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6525BC"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65677A"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3F866A" w14:textId="77777777" w:rsidR="007E5E48" w:rsidRPr="0094019C" w:rsidRDefault="007E5E48" w:rsidP="00CC1B1A">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147B36"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C76CE9"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A9D327"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166077"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7F7691" w14:textId="77777777" w:rsidR="007E5E48" w:rsidRPr="0094019C" w:rsidRDefault="007E5E48" w:rsidP="00CC1B1A">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F4817F" w14:textId="77777777" w:rsidR="007E5E48" w:rsidRPr="0094019C" w:rsidRDefault="007E5E48" w:rsidP="00CC1B1A">
            <w:pPr>
              <w:spacing w:before="0" w:after="0"/>
              <w:jc w:val="center"/>
              <w:rPr>
                <w:color w:val="0070C0"/>
                <w:sz w:val="16"/>
              </w:rPr>
            </w:pPr>
          </w:p>
        </w:tc>
      </w:tr>
      <w:tr w:rsidR="007E5E48" w14:paraId="19173053"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CCA4CC" w14:textId="77777777" w:rsidR="007E5E48" w:rsidRPr="0094019C" w:rsidRDefault="007E5E48" w:rsidP="00CC1B1A">
            <w:pPr>
              <w:spacing w:before="0" w:after="0"/>
              <w:rPr>
                <w:color w:val="0070C0"/>
              </w:rPr>
            </w:pPr>
            <w:r w:rsidRPr="0094019C">
              <w:rPr>
                <w:color w:val="0070C0"/>
                <w:sz w:val="16"/>
              </w:rPr>
              <w:t>…</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DB0078" w14:textId="77777777" w:rsidR="007E5E48" w:rsidRPr="0094019C" w:rsidRDefault="007E5E48" w:rsidP="00CC1B1A">
            <w:pPr>
              <w:spacing w:before="0" w:after="0"/>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ADFE0B"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F7CEF9"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CC24A2"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A6568F" w14:textId="77777777" w:rsidR="007E5E48" w:rsidRPr="0094019C" w:rsidRDefault="007E5E48" w:rsidP="00CC1B1A">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538198"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9F6F4D"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7D9098"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211D31" w14:textId="77777777" w:rsidR="007E5E48" w:rsidRPr="0094019C" w:rsidRDefault="007E5E48" w:rsidP="00CC1B1A">
            <w:pPr>
              <w:spacing w:before="0" w:after="0"/>
              <w:jc w:val="center"/>
              <w:rPr>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69B1F3" w14:textId="77777777" w:rsidR="007E5E48" w:rsidRPr="0094019C" w:rsidRDefault="007E5E48" w:rsidP="00CC1B1A">
            <w:pPr>
              <w:spacing w:before="0" w:after="0"/>
              <w:jc w:val="center"/>
              <w:rPr>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DC8641" w14:textId="77777777" w:rsidR="007E5E48" w:rsidRPr="0094019C" w:rsidRDefault="007E5E48" w:rsidP="00CC1B1A">
            <w:pPr>
              <w:spacing w:before="0" w:after="0"/>
              <w:jc w:val="center"/>
              <w:rPr>
                <w:color w:val="0070C0"/>
                <w:sz w:val="16"/>
              </w:rPr>
            </w:pPr>
          </w:p>
        </w:tc>
      </w:tr>
      <w:tr w:rsidR="007E5E48" w14:paraId="489F60B5"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A5A949" w14:textId="77777777" w:rsidR="007E5E48" w:rsidRPr="00B550E9" w:rsidRDefault="007E5E48" w:rsidP="00CC1B1A">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5C13C9" w14:textId="77777777" w:rsidR="007E5E48" w:rsidRPr="00B550E9" w:rsidRDefault="007E5E48" w:rsidP="00CC1B1A">
            <w:pPr>
              <w:spacing w:before="40" w:after="40" w:line="200" w:lineRule="exact"/>
              <w:jc w:val="left"/>
              <w:rPr>
                <w:b/>
                <w:sz w:val="16"/>
              </w:rPr>
            </w:pPr>
            <w:r w:rsidRPr="00B550E9">
              <w:rPr>
                <w:b/>
                <w:sz w:val="16"/>
              </w:rPr>
              <w:t>Funktion Projektleiter in der vorliegenden Ausschreibung</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E6FDDB0" w14:textId="77777777" w:rsidR="007E5E48" w:rsidRPr="004C530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987057" w14:textId="77777777" w:rsidR="007E5E48" w:rsidRPr="00790F02"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1ABDC8" w14:textId="77777777" w:rsidR="007E5E48" w:rsidRPr="00790F02" w:rsidRDefault="007E5E48" w:rsidP="00CC1B1A">
            <w:pPr>
              <w:spacing w:before="120" w:after="120"/>
              <w:jc w:val="center"/>
              <w:rPr>
                <w:b/>
                <w:sz w:val="16"/>
              </w:rPr>
            </w:pPr>
            <w:r>
              <w:rPr>
                <w:b/>
                <w:sz w:val="16"/>
              </w:rPr>
              <w:t>40</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EF6504" w14:textId="77777777" w:rsidR="007E5E48" w:rsidRPr="00790F02" w:rsidRDefault="007E5E48" w:rsidP="00CC1B1A">
            <w:pPr>
              <w:spacing w:before="120" w:after="120"/>
              <w:jc w:val="center"/>
              <w:rPr>
                <w:b/>
                <w:sz w:val="16"/>
              </w:rPr>
            </w:pPr>
            <w:r>
              <w:rPr>
                <w:b/>
                <w:sz w:val="16"/>
              </w:rPr>
              <w:t>40</w:t>
            </w: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032F9B" w14:textId="77777777" w:rsidR="007E5E48" w:rsidRPr="00790F02" w:rsidRDefault="007E5E48" w:rsidP="00CC1B1A">
            <w:pPr>
              <w:spacing w:before="120" w:after="120"/>
              <w:jc w:val="center"/>
              <w:rPr>
                <w:b/>
                <w:sz w:val="16"/>
              </w:rPr>
            </w:pPr>
            <w:r>
              <w:rPr>
                <w:b/>
                <w:sz w:val="16"/>
              </w:rPr>
              <w:t>40</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462F8A"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9A9FFE"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F8AB78" w14:textId="77777777" w:rsidR="007E5E48" w:rsidRPr="00790F02" w:rsidRDefault="007E5E48" w:rsidP="00CC1B1A">
            <w:pPr>
              <w:spacing w:before="120" w:after="120"/>
              <w:jc w:val="center"/>
              <w:rPr>
                <w:b/>
                <w:sz w:val="16"/>
              </w:rPr>
            </w:pPr>
            <w:r>
              <w:rPr>
                <w:b/>
                <w:sz w:val="16"/>
              </w:rPr>
              <w:t>40</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D6C60E" w14:textId="77777777" w:rsidR="007E5E48" w:rsidRPr="00790F02" w:rsidRDefault="007E5E48" w:rsidP="00CC1B1A">
            <w:pPr>
              <w:spacing w:before="120" w:after="120"/>
              <w:jc w:val="center"/>
              <w:rPr>
                <w:b/>
                <w:sz w:val="16"/>
              </w:rPr>
            </w:pPr>
            <w:r>
              <w:rPr>
                <w:b/>
                <w:sz w:val="16"/>
              </w:rPr>
              <w:t>40</w:t>
            </w: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78C80D" w14:textId="77777777" w:rsidR="007E5E48" w:rsidRPr="00790F02" w:rsidRDefault="007E5E48" w:rsidP="00CC1B1A">
            <w:pPr>
              <w:spacing w:before="120" w:after="120"/>
              <w:jc w:val="center"/>
              <w:rPr>
                <w:b/>
                <w:sz w:val="16"/>
              </w:rPr>
            </w:pPr>
            <w:r>
              <w:rPr>
                <w:b/>
                <w:sz w:val="16"/>
              </w:rPr>
              <w:t>40</w:t>
            </w:r>
          </w:p>
        </w:tc>
      </w:tr>
      <w:tr w:rsidR="007E5E48" w14:paraId="0445620B"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4DCC42" w14:textId="77777777" w:rsidR="007E5E48" w:rsidRPr="00B550E9" w:rsidRDefault="007E5E48" w:rsidP="00CC1B1A">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A1C4E9" w14:textId="77777777" w:rsidR="007E5E48" w:rsidRPr="00B550E9" w:rsidRDefault="007E5E48" w:rsidP="00CC1B1A">
            <w:pPr>
              <w:spacing w:before="40" w:after="40" w:line="200" w:lineRule="exact"/>
              <w:jc w:val="left"/>
              <w:rPr>
                <w:b/>
                <w:sz w:val="16"/>
              </w:rPr>
            </w:pPr>
            <w:r w:rsidRPr="00B550E9">
              <w:rPr>
                <w:b/>
                <w:sz w:val="16"/>
              </w:rPr>
              <w:t>Allfällige weitere Funktionen in der vorliegenden Ausschreibung</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D0BFCAE"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E9777B"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995C1D"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6F8161" w14:textId="77777777" w:rsidR="007E5E48" w:rsidRDefault="007E5E48" w:rsidP="00CC1B1A">
            <w:pPr>
              <w:spacing w:before="120" w:after="12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C32C99"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92B28F"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D91501"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07A746" w14:textId="77777777" w:rsidR="007E5E48" w:rsidRDefault="007E5E48" w:rsidP="00CC1B1A">
            <w:pPr>
              <w:spacing w:before="120" w:after="12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A8EF17" w14:textId="77777777" w:rsidR="007E5E48" w:rsidRDefault="007E5E48" w:rsidP="00CC1B1A">
            <w:pPr>
              <w:spacing w:before="120" w:after="12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E903D9" w14:textId="77777777" w:rsidR="007E5E48" w:rsidRDefault="007E5E48" w:rsidP="00CC1B1A">
            <w:pPr>
              <w:spacing w:before="120" w:after="120"/>
              <w:jc w:val="center"/>
              <w:rPr>
                <w:b/>
                <w:sz w:val="16"/>
              </w:rPr>
            </w:pPr>
          </w:p>
        </w:tc>
      </w:tr>
      <w:tr w:rsidR="007E5E48" w14:paraId="7D0C9757"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CEFB09" w14:textId="77777777" w:rsidR="007E5E48" w:rsidRPr="00B550E9" w:rsidRDefault="007E5E48" w:rsidP="00CC1B1A">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818D91" w14:textId="77777777" w:rsidR="007E5E48" w:rsidRPr="00B550E9" w:rsidRDefault="007E5E48" w:rsidP="00CC1B1A">
            <w:pPr>
              <w:spacing w:before="0" w:after="0"/>
              <w:rPr>
                <w:b/>
                <w:sz w:val="16"/>
              </w:rPr>
            </w:pPr>
            <w:r w:rsidRPr="00B550E9">
              <w:rPr>
                <w:b/>
                <w:sz w:val="16"/>
              </w:rPr>
              <w:t>Führungsaufgaben</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20D2E9"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480950"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9A25A4"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A2EDDA" w14:textId="77777777" w:rsidR="007E5E48" w:rsidRPr="0094019C" w:rsidRDefault="007E5E48" w:rsidP="00CC1B1A">
            <w:pPr>
              <w:spacing w:before="0" w:after="0"/>
              <w:jc w:val="center"/>
              <w:rPr>
                <w:b/>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8BA5E7"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68635D"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B8B575"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163F12"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7E48CB" w14:textId="77777777" w:rsidR="007E5E48" w:rsidRPr="0094019C" w:rsidRDefault="007E5E48" w:rsidP="00CC1B1A">
            <w:pPr>
              <w:spacing w:before="0" w:after="0"/>
              <w:jc w:val="center"/>
              <w:rPr>
                <w:b/>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BB5084" w14:textId="77777777" w:rsidR="007E5E48" w:rsidRPr="0094019C" w:rsidRDefault="007E5E48" w:rsidP="00CC1B1A">
            <w:pPr>
              <w:spacing w:before="0" w:after="0"/>
              <w:jc w:val="center"/>
              <w:rPr>
                <w:b/>
                <w:color w:val="0070C0"/>
                <w:sz w:val="16"/>
              </w:rPr>
            </w:pPr>
          </w:p>
        </w:tc>
      </w:tr>
      <w:tr w:rsidR="007E5E48" w14:paraId="4EC67BC6"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16D811" w14:textId="77777777" w:rsidR="007E5E48" w:rsidRDefault="007E5E48" w:rsidP="00CC1B1A">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6C00EE" w14:textId="77777777" w:rsidR="007E5E48" w:rsidRPr="0094019C" w:rsidRDefault="007E5E48" w:rsidP="00CC1B1A">
            <w:pPr>
              <w:spacing w:before="0" w:after="0"/>
              <w:rPr>
                <w:b/>
                <w:sz w:val="16"/>
              </w:rPr>
            </w:pPr>
            <w:r w:rsidRPr="0094019C">
              <w:rPr>
                <w:b/>
                <w:sz w:val="16"/>
              </w:rPr>
              <w:t>Reserve</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6C94DC"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979310"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F1B02C"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0035EB" w14:textId="77777777" w:rsidR="007E5E48" w:rsidRPr="0094019C" w:rsidRDefault="007E5E48" w:rsidP="00CC1B1A">
            <w:pPr>
              <w:spacing w:before="0" w:after="0"/>
              <w:jc w:val="center"/>
              <w:rPr>
                <w:b/>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21391C"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98BE9E"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D565E6"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B312BA" w14:textId="77777777" w:rsidR="007E5E48" w:rsidRPr="0094019C" w:rsidRDefault="007E5E48" w:rsidP="00CC1B1A">
            <w:pPr>
              <w:spacing w:before="0" w:after="0"/>
              <w:jc w:val="center"/>
              <w:rPr>
                <w:b/>
                <w:color w:val="0070C0"/>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E2522B" w14:textId="77777777" w:rsidR="007E5E48" w:rsidRPr="0094019C" w:rsidRDefault="007E5E48" w:rsidP="00CC1B1A">
            <w:pPr>
              <w:spacing w:before="0" w:after="0"/>
              <w:jc w:val="center"/>
              <w:rPr>
                <w:b/>
                <w:color w:val="0070C0"/>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772B57" w14:textId="77777777" w:rsidR="007E5E48" w:rsidRPr="0094019C" w:rsidRDefault="007E5E48" w:rsidP="00CC1B1A">
            <w:pPr>
              <w:spacing w:before="0" w:after="0"/>
              <w:jc w:val="center"/>
              <w:rPr>
                <w:b/>
                <w:color w:val="0070C0"/>
                <w:sz w:val="16"/>
              </w:rPr>
            </w:pPr>
          </w:p>
        </w:tc>
      </w:tr>
      <w:tr w:rsidR="007E5E48" w14:paraId="70B70D29"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874C99" w14:textId="77777777" w:rsidR="007E5E48" w:rsidRDefault="007E5E48" w:rsidP="00CC1B1A">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92521C" w14:textId="77777777" w:rsidR="007E5E48" w:rsidRPr="0094019C" w:rsidRDefault="007E5E48" w:rsidP="00CC1B1A">
            <w:pPr>
              <w:spacing w:before="0" w:after="0"/>
              <w:rPr>
                <w:b/>
                <w:sz w:val="16"/>
              </w:rPr>
            </w:pPr>
            <w:r>
              <w:rPr>
                <w:b/>
                <w:sz w:val="16"/>
              </w:rPr>
              <w:t>Total</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64F5C8"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35CC01"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E00DBF"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7C0185" w14:textId="77777777" w:rsidR="007E5E48" w:rsidRPr="0094019C" w:rsidRDefault="007E5E48" w:rsidP="00CC1B1A">
            <w:pPr>
              <w:spacing w:before="0" w:after="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5340CE"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EA087D"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545B62"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428C61"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102D8C" w14:textId="77777777" w:rsidR="007E5E48" w:rsidRPr="0094019C" w:rsidRDefault="007E5E48" w:rsidP="00CC1B1A">
            <w:pPr>
              <w:spacing w:before="0" w:after="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B01234" w14:textId="77777777" w:rsidR="007E5E48" w:rsidRPr="0094019C" w:rsidRDefault="007E5E48" w:rsidP="00CC1B1A">
            <w:pPr>
              <w:spacing w:before="0" w:after="0"/>
              <w:jc w:val="center"/>
              <w:rPr>
                <w:b/>
                <w:sz w:val="16"/>
              </w:rPr>
            </w:pPr>
          </w:p>
        </w:tc>
      </w:tr>
      <w:tr w:rsidR="007E5E48" w14:paraId="7222EBEC" w14:textId="77777777" w:rsidTr="00CC1B1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80C78B" w14:textId="77777777" w:rsidR="007E5E48" w:rsidRDefault="007E5E48" w:rsidP="00CC1B1A">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73FDD5" w14:textId="77777777" w:rsidR="007E5E48" w:rsidRPr="0094019C" w:rsidRDefault="007E5E48" w:rsidP="00CC1B1A">
            <w:pPr>
              <w:spacing w:before="0" w:after="0"/>
              <w:rPr>
                <w:b/>
                <w:sz w:val="16"/>
              </w:rPr>
            </w:pPr>
            <w:r>
              <w:rPr>
                <w:b/>
                <w:sz w:val="16"/>
              </w:rPr>
              <w:t>Pensum</w:t>
            </w: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DDA228"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A2A0D6"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011672"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C6F20C" w14:textId="77777777" w:rsidR="007E5E48" w:rsidRPr="0094019C" w:rsidRDefault="007E5E48" w:rsidP="00CC1B1A">
            <w:pPr>
              <w:spacing w:before="0" w:after="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40A003"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474B10"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177298"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93D329" w14:textId="77777777" w:rsidR="007E5E48" w:rsidRPr="0094019C" w:rsidRDefault="007E5E48" w:rsidP="00CC1B1A">
            <w:pPr>
              <w:spacing w:before="0" w:after="0"/>
              <w:jc w:val="center"/>
              <w:rPr>
                <w:b/>
                <w:sz w:val="16"/>
              </w:rPr>
            </w:pPr>
          </w:p>
        </w:tc>
        <w:tc>
          <w:tcPr>
            <w:tcW w:w="68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18B09A" w14:textId="77777777" w:rsidR="007E5E48" w:rsidRPr="0094019C" w:rsidRDefault="007E5E48" w:rsidP="00CC1B1A">
            <w:pPr>
              <w:spacing w:before="0" w:after="0"/>
              <w:jc w:val="center"/>
              <w:rPr>
                <w:b/>
                <w:sz w:val="16"/>
              </w:rPr>
            </w:pPr>
          </w:p>
        </w:tc>
        <w:tc>
          <w:tcPr>
            <w:tcW w:w="68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3BD338" w14:textId="77777777" w:rsidR="007E5E48" w:rsidRPr="0094019C" w:rsidRDefault="007E5E48" w:rsidP="00CC1B1A">
            <w:pPr>
              <w:spacing w:before="0" w:after="0"/>
              <w:jc w:val="center"/>
              <w:rPr>
                <w:b/>
                <w:sz w:val="16"/>
              </w:rPr>
            </w:pPr>
          </w:p>
        </w:tc>
      </w:tr>
    </w:tbl>
    <w:p w14:paraId="25B901B6" w14:textId="77777777" w:rsidR="007E5E48" w:rsidRPr="00450DFD" w:rsidRDefault="007E5E48" w:rsidP="00D3316A"/>
    <w:p w14:paraId="5B749275" w14:textId="7401F5D0" w:rsidR="00C620C4" w:rsidRDefault="00CC1B1A">
      <w:pPr>
        <w:pStyle w:val="KBOBTitel2"/>
        <w:pageBreakBefore/>
      </w:pPr>
      <w:r>
        <w:lastRenderedPageBreak/>
        <w:t>Nachweis bezüglich Subunternehmer</w:t>
      </w:r>
      <w:r w:rsidR="00A267FC">
        <w:t xml:space="preserve"> EK</w:t>
      </w:r>
      <w:r w:rsidR="00D3316A">
        <w:t>5</w:t>
      </w:r>
    </w:p>
    <w:p w14:paraId="22237BEE" w14:textId="77777777" w:rsidR="00C620C4" w:rsidRDefault="00CC1B1A">
      <w:pPr>
        <w:spacing w:after="360"/>
      </w:pPr>
      <w:r>
        <w:t>Nachweis, dass maximal 50% der Leistungen durch Subunternehmer erbracht werden (detaillierte Auflistung der allfällig vorgesehenen Subunternehmer inkl. deren Leistungsanteil).</w:t>
      </w:r>
    </w:p>
    <w:p w14:paraId="465622BE" w14:textId="77777777" w:rsidR="00C620C4" w:rsidRDefault="00CC1B1A">
      <w:r>
        <w:t>Eignungskriterium erfüllt:</w:t>
      </w:r>
    </w:p>
    <w:p w14:paraId="717F9F39" w14:textId="77777777" w:rsidR="00C620C4" w:rsidRDefault="00CC1B1A">
      <w:pPr>
        <w:tabs>
          <w:tab w:val="left" w:pos="720"/>
          <w:tab w:val="left" w:pos="9360"/>
        </w:tabs>
        <w:ind w:left="720" w:hanging="720"/>
      </w:pPr>
      <w:r>
        <w:rPr>
          <w:sz w:val="40"/>
        </w:rPr>
        <w:t>□</w:t>
      </w:r>
      <w:r>
        <w:tab/>
        <w:t>Ja. Wir bestätigen mit unserer Unterschrift auf der Offerte, dass wir keine Subunternehmer einsetzen</w:t>
      </w:r>
    </w:p>
    <w:p w14:paraId="480C437E" w14:textId="77777777" w:rsidR="00C620C4" w:rsidRDefault="00CC1B1A">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1986274C" w14:textId="1422738E" w:rsidR="00C620C4" w:rsidRDefault="00CC1B1A" w:rsidP="00130AAD">
      <w:pPr>
        <w:spacing w:before="360" w:after="120"/>
      </w:pPr>
      <w:r>
        <w:t>Auflistung allfälliger Subunternehmer (inkl. Leistungsanteil):</w:t>
      </w:r>
    </w:p>
    <w:tbl>
      <w:tblPr>
        <w:tblStyle w:val="Tabellenraster"/>
        <w:tblW w:w="0" w:type="auto"/>
        <w:tblLook w:val="04A0" w:firstRow="1" w:lastRow="0" w:firstColumn="1" w:lastColumn="0" w:noHBand="0" w:noVBand="1"/>
      </w:tblPr>
      <w:tblGrid>
        <w:gridCol w:w="2518"/>
        <w:gridCol w:w="1134"/>
        <w:gridCol w:w="6524"/>
      </w:tblGrid>
      <w:tr w:rsidR="00130AAD" w14:paraId="0E1A40B9" w14:textId="77777777" w:rsidTr="00130AAD">
        <w:tc>
          <w:tcPr>
            <w:tcW w:w="2518" w:type="dxa"/>
          </w:tcPr>
          <w:p w14:paraId="21433DF7" w14:textId="7CEE5105" w:rsidR="00130AAD" w:rsidRDefault="00130AAD" w:rsidP="00130AAD">
            <w:pPr>
              <w:spacing w:before="0" w:after="0"/>
            </w:pPr>
            <w:r>
              <w:t>Subunternehmer</w:t>
            </w:r>
          </w:p>
        </w:tc>
        <w:tc>
          <w:tcPr>
            <w:tcW w:w="1134" w:type="dxa"/>
          </w:tcPr>
          <w:p w14:paraId="2BACF809" w14:textId="0DCC2EB5" w:rsidR="00130AAD" w:rsidRDefault="00130AAD" w:rsidP="00130AAD">
            <w:pPr>
              <w:spacing w:before="0" w:after="0"/>
            </w:pPr>
            <w:r>
              <w:t>Anteil [%]</w:t>
            </w:r>
          </w:p>
        </w:tc>
        <w:tc>
          <w:tcPr>
            <w:tcW w:w="6524" w:type="dxa"/>
          </w:tcPr>
          <w:p w14:paraId="25B439CD" w14:textId="573B20F6" w:rsidR="00130AAD" w:rsidRDefault="00130AAD" w:rsidP="00130AAD">
            <w:pPr>
              <w:spacing w:before="0" w:after="0"/>
            </w:pPr>
            <w:r>
              <w:t>Leistungsbeschrieb</w:t>
            </w:r>
          </w:p>
        </w:tc>
      </w:tr>
      <w:tr w:rsidR="00130AAD" w14:paraId="012FAE8B" w14:textId="77777777" w:rsidTr="00130AAD">
        <w:tc>
          <w:tcPr>
            <w:tcW w:w="2518" w:type="dxa"/>
          </w:tcPr>
          <w:p w14:paraId="2031A51E" w14:textId="77777777" w:rsidR="00130AAD" w:rsidRDefault="00130AAD" w:rsidP="00130AAD">
            <w:pPr>
              <w:spacing w:before="0" w:after="0"/>
            </w:pPr>
          </w:p>
        </w:tc>
        <w:tc>
          <w:tcPr>
            <w:tcW w:w="1134" w:type="dxa"/>
          </w:tcPr>
          <w:p w14:paraId="2B98344F" w14:textId="77777777" w:rsidR="00130AAD" w:rsidRDefault="00130AAD" w:rsidP="00130AAD">
            <w:pPr>
              <w:spacing w:before="0" w:after="0"/>
            </w:pPr>
          </w:p>
        </w:tc>
        <w:tc>
          <w:tcPr>
            <w:tcW w:w="6524" w:type="dxa"/>
          </w:tcPr>
          <w:p w14:paraId="091B8E53" w14:textId="77777777" w:rsidR="00130AAD" w:rsidRDefault="00130AAD" w:rsidP="00130AAD">
            <w:pPr>
              <w:spacing w:before="0" w:after="0"/>
            </w:pPr>
          </w:p>
        </w:tc>
      </w:tr>
      <w:tr w:rsidR="00130AAD" w14:paraId="6C95F757" w14:textId="77777777" w:rsidTr="00130AAD">
        <w:tc>
          <w:tcPr>
            <w:tcW w:w="2518" w:type="dxa"/>
          </w:tcPr>
          <w:p w14:paraId="0A2C6A68" w14:textId="77777777" w:rsidR="00130AAD" w:rsidRDefault="00130AAD" w:rsidP="00130AAD">
            <w:pPr>
              <w:spacing w:before="0" w:after="0"/>
            </w:pPr>
          </w:p>
        </w:tc>
        <w:tc>
          <w:tcPr>
            <w:tcW w:w="1134" w:type="dxa"/>
          </w:tcPr>
          <w:p w14:paraId="64FABC6B" w14:textId="77777777" w:rsidR="00130AAD" w:rsidRDefault="00130AAD" w:rsidP="00130AAD">
            <w:pPr>
              <w:spacing w:before="0" w:after="0"/>
            </w:pPr>
          </w:p>
        </w:tc>
        <w:tc>
          <w:tcPr>
            <w:tcW w:w="6524" w:type="dxa"/>
          </w:tcPr>
          <w:p w14:paraId="021B4E42" w14:textId="77777777" w:rsidR="00130AAD" w:rsidRDefault="00130AAD" w:rsidP="00130AAD">
            <w:pPr>
              <w:spacing w:before="0" w:after="0"/>
            </w:pPr>
          </w:p>
        </w:tc>
      </w:tr>
      <w:tr w:rsidR="00130AAD" w14:paraId="11EA66B8" w14:textId="77777777" w:rsidTr="00130AAD">
        <w:tc>
          <w:tcPr>
            <w:tcW w:w="2518" w:type="dxa"/>
          </w:tcPr>
          <w:p w14:paraId="796B496E" w14:textId="77777777" w:rsidR="00130AAD" w:rsidRDefault="00130AAD" w:rsidP="00130AAD">
            <w:pPr>
              <w:spacing w:before="0" w:after="0"/>
            </w:pPr>
          </w:p>
        </w:tc>
        <w:tc>
          <w:tcPr>
            <w:tcW w:w="1134" w:type="dxa"/>
          </w:tcPr>
          <w:p w14:paraId="23ECF793" w14:textId="77777777" w:rsidR="00130AAD" w:rsidRDefault="00130AAD" w:rsidP="00130AAD">
            <w:pPr>
              <w:spacing w:before="0" w:after="0"/>
            </w:pPr>
          </w:p>
        </w:tc>
        <w:tc>
          <w:tcPr>
            <w:tcW w:w="6524" w:type="dxa"/>
          </w:tcPr>
          <w:p w14:paraId="54E28A8F" w14:textId="77777777" w:rsidR="00130AAD" w:rsidRDefault="00130AAD" w:rsidP="00130AAD">
            <w:pPr>
              <w:spacing w:before="0" w:after="0"/>
            </w:pPr>
          </w:p>
        </w:tc>
      </w:tr>
      <w:tr w:rsidR="00130AAD" w14:paraId="3EDA52E9" w14:textId="77777777" w:rsidTr="00130AAD">
        <w:tc>
          <w:tcPr>
            <w:tcW w:w="2518" w:type="dxa"/>
          </w:tcPr>
          <w:p w14:paraId="0FC2747D" w14:textId="77777777" w:rsidR="00130AAD" w:rsidRDefault="00130AAD" w:rsidP="00130AAD">
            <w:pPr>
              <w:spacing w:before="0" w:after="0"/>
            </w:pPr>
          </w:p>
        </w:tc>
        <w:tc>
          <w:tcPr>
            <w:tcW w:w="1134" w:type="dxa"/>
          </w:tcPr>
          <w:p w14:paraId="31FB8600" w14:textId="77777777" w:rsidR="00130AAD" w:rsidRDefault="00130AAD" w:rsidP="00130AAD">
            <w:pPr>
              <w:spacing w:before="0" w:after="0"/>
            </w:pPr>
          </w:p>
        </w:tc>
        <w:tc>
          <w:tcPr>
            <w:tcW w:w="6524" w:type="dxa"/>
          </w:tcPr>
          <w:p w14:paraId="19507662" w14:textId="77777777" w:rsidR="00130AAD" w:rsidRDefault="00130AAD" w:rsidP="00130AAD">
            <w:pPr>
              <w:spacing w:before="0" w:after="0"/>
            </w:pPr>
          </w:p>
        </w:tc>
      </w:tr>
      <w:tr w:rsidR="00130AAD" w14:paraId="627F73D1" w14:textId="77777777" w:rsidTr="00130AAD">
        <w:tc>
          <w:tcPr>
            <w:tcW w:w="2518" w:type="dxa"/>
          </w:tcPr>
          <w:p w14:paraId="76BAB5D8" w14:textId="77777777" w:rsidR="00130AAD" w:rsidRDefault="00130AAD" w:rsidP="00130AAD">
            <w:pPr>
              <w:spacing w:before="0" w:after="0"/>
            </w:pPr>
          </w:p>
        </w:tc>
        <w:tc>
          <w:tcPr>
            <w:tcW w:w="1134" w:type="dxa"/>
          </w:tcPr>
          <w:p w14:paraId="73DF1840" w14:textId="77777777" w:rsidR="00130AAD" w:rsidRDefault="00130AAD" w:rsidP="00130AAD">
            <w:pPr>
              <w:spacing w:before="0" w:after="0"/>
            </w:pPr>
          </w:p>
        </w:tc>
        <w:tc>
          <w:tcPr>
            <w:tcW w:w="6524" w:type="dxa"/>
          </w:tcPr>
          <w:p w14:paraId="50B247F5" w14:textId="77777777" w:rsidR="00130AAD" w:rsidRDefault="00130AAD" w:rsidP="00130AAD">
            <w:pPr>
              <w:spacing w:before="0" w:after="0"/>
            </w:pPr>
          </w:p>
        </w:tc>
      </w:tr>
      <w:tr w:rsidR="00130AAD" w14:paraId="13528585" w14:textId="77777777" w:rsidTr="00130AAD">
        <w:tc>
          <w:tcPr>
            <w:tcW w:w="2518" w:type="dxa"/>
          </w:tcPr>
          <w:p w14:paraId="384F681F" w14:textId="77777777" w:rsidR="00130AAD" w:rsidRDefault="00130AAD" w:rsidP="00130AAD">
            <w:pPr>
              <w:spacing w:before="0" w:after="0"/>
            </w:pPr>
          </w:p>
        </w:tc>
        <w:tc>
          <w:tcPr>
            <w:tcW w:w="1134" w:type="dxa"/>
          </w:tcPr>
          <w:p w14:paraId="595A3E08" w14:textId="77777777" w:rsidR="00130AAD" w:rsidRDefault="00130AAD" w:rsidP="00130AAD">
            <w:pPr>
              <w:spacing w:before="0" w:after="0"/>
            </w:pPr>
          </w:p>
        </w:tc>
        <w:tc>
          <w:tcPr>
            <w:tcW w:w="6524" w:type="dxa"/>
          </w:tcPr>
          <w:p w14:paraId="760AB1C3" w14:textId="77777777" w:rsidR="00130AAD" w:rsidRDefault="00130AAD" w:rsidP="00130AAD">
            <w:pPr>
              <w:spacing w:before="0" w:after="0"/>
            </w:pPr>
          </w:p>
        </w:tc>
      </w:tr>
    </w:tbl>
    <w:p w14:paraId="08B7C117" w14:textId="77777777" w:rsidR="00130AAD" w:rsidRDefault="00130AAD">
      <w:pPr>
        <w:spacing w:before="360"/>
      </w:pPr>
    </w:p>
    <w:p w14:paraId="4A9E3F03" w14:textId="77777777" w:rsidR="00C620C4" w:rsidRDefault="00C620C4">
      <w:pPr>
        <w:spacing w:before="0"/>
      </w:pPr>
    </w:p>
    <w:p w14:paraId="201A168D" w14:textId="19913B07" w:rsidR="00C620C4" w:rsidRDefault="00130AAD" w:rsidP="00BD535F">
      <w:pPr>
        <w:pStyle w:val="KBOBTitel1"/>
        <w:pageBreakBefore/>
      </w:pPr>
      <w:r>
        <w:lastRenderedPageBreak/>
        <w:t>Angaben zu den Zuschlagskriterien</w:t>
      </w:r>
    </w:p>
    <w:p w14:paraId="73923C34" w14:textId="77777777" w:rsidR="00130AAD" w:rsidRDefault="00130AAD" w:rsidP="00130AAD"/>
    <w:p w14:paraId="755B1077" w14:textId="42D2A99E" w:rsidR="00130AAD" w:rsidRDefault="00BD535F" w:rsidP="00130AAD">
      <w:pPr>
        <w:pStyle w:val="KBOBTitel2"/>
        <w:tabs>
          <w:tab w:val="right" w:pos="10036"/>
        </w:tabs>
      </w:pPr>
      <w:r>
        <w:t xml:space="preserve">ZK1: </w:t>
      </w:r>
      <w:r w:rsidR="00130AAD">
        <w:t>Angebotspreis</w:t>
      </w:r>
      <w:r w:rsidR="00130AAD">
        <w:tab/>
        <w:t>[30%]</w:t>
      </w:r>
    </w:p>
    <w:p w14:paraId="10363DC9" w14:textId="77777777" w:rsidR="008D61DA" w:rsidRDefault="008D61DA" w:rsidP="008D61DA">
      <w:r>
        <w:t>Angaben des Anbieters im Dokument 04 dieser Ausschreibungsunterlagen („Honorarkalkulation“).</w:t>
      </w:r>
    </w:p>
    <w:p w14:paraId="0BECF26F" w14:textId="77777777" w:rsidR="008D61DA" w:rsidRDefault="008D61DA" w:rsidP="008D61DA">
      <w:r>
        <w:t xml:space="preserve">Im Dokument 04 sind alle grün hinterlegten Felder auszufüllen. Abänderungen der Stundenvorgabe sind nicht zulässig. Die Vorgaben dienen als Kalkulationsgrundlage und zur Vergleichbarkeit der Angebote. </w:t>
      </w:r>
      <w:r w:rsidRPr="00F1764F">
        <w:t>Pauschal- und Globalangebote und/oder Angebote mit Zeitmitteltarif werden ausgeschlossen.</w:t>
      </w:r>
    </w:p>
    <w:p w14:paraId="7E75F5B4" w14:textId="43B7CE4B" w:rsidR="00130AAD" w:rsidRDefault="008D61DA" w:rsidP="008D61DA">
      <w:r>
        <w:t>Die vorgegebene Stundenanzahl ist zu plausibilisieren. Mit der Einreichung des Angebots erklärt sich der Anbieter mit der Vorgabe einverstanden.</w:t>
      </w:r>
    </w:p>
    <w:p w14:paraId="2D748AFE" w14:textId="77777777" w:rsidR="008D61DA" w:rsidRDefault="008D61DA" w:rsidP="008D61DA">
      <w:pPr>
        <w:spacing w:before="120"/>
        <w:rPr>
          <w:b/>
        </w:rPr>
      </w:pPr>
    </w:p>
    <w:p w14:paraId="6B051088" w14:textId="77777777" w:rsidR="008D61DA" w:rsidRPr="00002FF9" w:rsidRDefault="008D61DA" w:rsidP="008D61DA">
      <w:pPr>
        <w:spacing w:before="120"/>
        <w:rPr>
          <w:b/>
        </w:rPr>
      </w:pPr>
      <w:r>
        <w:rPr>
          <w:b/>
        </w:rPr>
        <w:t>Plausibilisierung der vorgegebenen Stundenzahl:</w:t>
      </w:r>
    </w:p>
    <w:p w14:paraId="7D71E91C" w14:textId="77777777" w:rsidR="008D61DA" w:rsidRDefault="008D61DA" w:rsidP="008D61DA"/>
    <w:p w14:paraId="406677F4" w14:textId="6DEBA6D4" w:rsidR="00130AAD" w:rsidRDefault="00BD535F" w:rsidP="008D61DA">
      <w:pPr>
        <w:pStyle w:val="KBOBTitel2"/>
        <w:pageBreakBefore/>
      </w:pPr>
      <w:r>
        <w:lastRenderedPageBreak/>
        <w:t>ZK2: Qualität des Anbieters (Schlüsselpersonen)</w:t>
      </w:r>
    </w:p>
    <w:p w14:paraId="1D06660C" w14:textId="77777777" w:rsidR="00130AAD" w:rsidRDefault="00130AAD" w:rsidP="00130AAD"/>
    <w:p w14:paraId="2A20A516" w14:textId="09A4ED87" w:rsidR="00130AAD" w:rsidRDefault="00BD535F" w:rsidP="008D61DA">
      <w:pPr>
        <w:pStyle w:val="KBOBTitel3"/>
        <w:pageBreakBefore/>
        <w:tabs>
          <w:tab w:val="right" w:pos="10036"/>
        </w:tabs>
      </w:pPr>
      <w:r>
        <w:lastRenderedPageBreak/>
        <w:t xml:space="preserve">ZK2.1: </w:t>
      </w:r>
      <w:r w:rsidR="00130AAD">
        <w:t>Projektleiter</w:t>
      </w:r>
      <w:r w:rsidR="00130AAD">
        <w:tab/>
        <w:t>[20%]</w:t>
      </w:r>
    </w:p>
    <w:p w14:paraId="347364B4" w14:textId="5C0B0D85" w:rsidR="00CC1B1A" w:rsidRPr="00450DFD" w:rsidRDefault="00CC1B1A" w:rsidP="00CC1B1A">
      <w:r w:rsidRPr="00450DFD">
        <w:t xml:space="preserve">1 Referenzobjekt über abgeschlossene Arbeiten </w:t>
      </w:r>
      <w:r>
        <w:t>i</w:t>
      </w:r>
      <w:r w:rsidRPr="00450DFD">
        <w:t xml:space="preserve">n gleichwertiger Funktion oder </w:t>
      </w:r>
      <w:proofErr w:type="spellStart"/>
      <w:r w:rsidRPr="00450DFD">
        <w:t>Stv</w:t>
      </w:r>
      <w:proofErr w:type="spellEnd"/>
      <w:r w:rsidRPr="00450DFD">
        <w:t>.-Funktion mit vergleichbarer Komplexität und aus dem gleichen Fachbereich</w:t>
      </w:r>
      <w:r w:rsidR="00C818CF">
        <w:t xml:space="preserve"> (als abgeschlossen gilt, wenn das Projekt erfolgreich im Probebetrieb ist)</w:t>
      </w:r>
      <w:r>
        <w:t>.</w:t>
      </w:r>
    </w:p>
    <w:p w14:paraId="49EB2402" w14:textId="77777777" w:rsidR="00CC1B1A" w:rsidRDefault="00CC1B1A" w:rsidP="00CC1B1A">
      <w:r>
        <w:t>Als vergleichbar gilt:</w:t>
      </w:r>
    </w:p>
    <w:p w14:paraId="5CD139AA" w14:textId="48E7F487" w:rsidR="00CC1B1A" w:rsidRDefault="00CC1B1A" w:rsidP="00CC1B1A">
      <w:pPr>
        <w:pStyle w:val="Listenabsatz"/>
        <w:numPr>
          <w:ilvl w:val="0"/>
          <w:numId w:val="33"/>
        </w:numPr>
        <w:ind w:left="284" w:hanging="284"/>
      </w:pPr>
      <w:r>
        <w:t>Planung einer Dosieranlage auf Hochleistungsstrassen</w:t>
      </w:r>
    </w:p>
    <w:p w14:paraId="619E1FE6" w14:textId="77777777" w:rsidR="00CC1B1A" w:rsidRDefault="00CC1B1A" w:rsidP="00CC1B1A">
      <w:pPr>
        <w:pStyle w:val="Listenabsatz"/>
        <w:numPr>
          <w:ilvl w:val="0"/>
          <w:numId w:val="33"/>
        </w:numPr>
        <w:ind w:left="284" w:hanging="284"/>
      </w:pPr>
      <w:r>
        <w:t>Planung und Parametrierung eins Verkehrsleitsystems auf Hochleistungsstrassen</w:t>
      </w:r>
    </w:p>
    <w:p w14:paraId="78CB5DA5" w14:textId="77777777" w:rsidR="00CC1B1A" w:rsidRDefault="00CC1B1A" w:rsidP="00C818CF">
      <w:pPr>
        <w:spacing w:before="240" w:after="120"/>
      </w:pPr>
      <w:r>
        <w:t>Wenn beide Anforderungen nicht in einem Projekt erbracht worden sind, kann ein zweites Projekt als Referenz angegeben werden.</w:t>
      </w:r>
    </w:p>
    <w:p w14:paraId="7AF05C85" w14:textId="05F3E601" w:rsidR="00C620C4" w:rsidRDefault="00CC1B1A" w:rsidP="00CC1B1A">
      <w:pPr>
        <w:spacing w:before="360" w:after="120"/>
      </w:pPr>
      <w:r>
        <w:rPr>
          <w:b/>
        </w:rPr>
        <w:t>Referenz 1</w:t>
      </w:r>
    </w:p>
    <w:p w14:paraId="721A4FF3" w14:textId="77777777" w:rsidR="00C620C4" w:rsidRDefault="00CC1B1A">
      <w:pPr>
        <w:tabs>
          <w:tab w:val="left" w:pos="4320"/>
          <w:tab w:val="left" w:pos="10080"/>
        </w:tabs>
        <w:spacing w:before="120" w:after="120"/>
        <w:rPr>
          <w:b/>
        </w:rPr>
      </w:pPr>
      <w:r>
        <w:t>Für Schlüsselperson mit der Funktion:</w:t>
      </w:r>
      <w:r>
        <w:tab/>
      </w:r>
      <w:r>
        <w:rPr>
          <w:b/>
        </w:rPr>
        <w:t>Projektleiter</w:t>
      </w:r>
    </w:p>
    <w:p w14:paraId="767A245F" w14:textId="77777777" w:rsidR="00C620C4" w:rsidRDefault="00CC1B1A">
      <w:pPr>
        <w:spacing w:before="120" w:after="120"/>
      </w:pPr>
      <w:r>
        <w:t>Name:</w:t>
      </w:r>
    </w:p>
    <w:p w14:paraId="46D23D88" w14:textId="77777777" w:rsidR="00C620C4" w:rsidRDefault="00CC1B1A">
      <w:pPr>
        <w:spacing w:before="120" w:after="120"/>
      </w:pPr>
      <w:r>
        <w:t>Vorname:</w:t>
      </w:r>
    </w:p>
    <w:p w14:paraId="0A8F6F57" w14:textId="77777777" w:rsidR="00C620C4" w:rsidRDefault="00CC1B1A">
      <w:pPr>
        <w:spacing w:before="120" w:after="120"/>
      </w:pPr>
      <w:r>
        <w:t>Firma:</w:t>
      </w:r>
    </w:p>
    <w:p w14:paraId="3BAF036B" w14:textId="77777777" w:rsidR="00C620C4" w:rsidRDefault="00CC1B1A">
      <w:pPr>
        <w:spacing w:before="120" w:after="120"/>
      </w:pPr>
      <w:r>
        <w:t>Beruf, Diplomjahr:</w:t>
      </w:r>
    </w:p>
    <w:p w14:paraId="4422FD28" w14:textId="77777777" w:rsidR="00C620C4" w:rsidRDefault="00CC1B1A">
      <w:pPr>
        <w:spacing w:before="120" w:after="120"/>
      </w:pPr>
      <w:r>
        <w:t>Ausbildung/Weiterbildung:</w:t>
      </w:r>
    </w:p>
    <w:p w14:paraId="0D56C6D8" w14:textId="77777777" w:rsidR="00C620C4" w:rsidRDefault="00CC1B1A">
      <w:pPr>
        <w:spacing w:before="360" w:after="120"/>
      </w:pPr>
      <w:r>
        <w:t>Projekt:</w:t>
      </w:r>
    </w:p>
    <w:p w14:paraId="551701BE" w14:textId="77777777" w:rsidR="00C620C4" w:rsidRDefault="00CC1B1A">
      <w:pPr>
        <w:spacing w:before="120" w:after="120"/>
      </w:pPr>
      <w:r>
        <w:t>Zeitraum:</w:t>
      </w:r>
    </w:p>
    <w:p w14:paraId="6EAAB57B" w14:textId="77777777" w:rsidR="00C620C4" w:rsidRDefault="00CC1B1A">
      <w:pPr>
        <w:spacing w:before="120" w:after="120"/>
      </w:pPr>
      <w:r>
        <w:t>Investitionsvolumen:</w:t>
      </w:r>
    </w:p>
    <w:p w14:paraId="26011942" w14:textId="77777777" w:rsidR="00C620C4" w:rsidRDefault="00CC1B1A">
      <w:pPr>
        <w:spacing w:before="120" w:after="120"/>
      </w:pPr>
      <w:r>
        <w:t>Ausgeführte Arbeiten / Leistungen der Schlüsselperson (Angaben zu Funktion und Zeitraum):</w:t>
      </w:r>
    </w:p>
    <w:p w14:paraId="1332D045" w14:textId="77777777" w:rsidR="00C620C4" w:rsidRDefault="00CC1B1A">
      <w:pPr>
        <w:spacing w:before="360" w:after="120"/>
      </w:pPr>
      <w:r>
        <w:t>Zur Auskunftserteilung ermächtigte Kontaktperson des Referenz-Auftraggebers:</w:t>
      </w:r>
    </w:p>
    <w:p w14:paraId="1F6CB1FF" w14:textId="77777777" w:rsidR="00C620C4" w:rsidRDefault="00CC1B1A">
      <w:pPr>
        <w:spacing w:before="120" w:after="120"/>
      </w:pPr>
      <w:r>
        <w:t>Auftraggeber:</w:t>
      </w:r>
    </w:p>
    <w:p w14:paraId="27F54FB1" w14:textId="77777777" w:rsidR="00C620C4" w:rsidRDefault="00CC1B1A">
      <w:pPr>
        <w:spacing w:before="120" w:after="120"/>
      </w:pPr>
      <w:r>
        <w:t>Funktion:</w:t>
      </w:r>
    </w:p>
    <w:p w14:paraId="08FEFACB" w14:textId="77777777" w:rsidR="00C620C4" w:rsidRDefault="00CC1B1A">
      <w:pPr>
        <w:spacing w:before="120" w:after="120"/>
      </w:pPr>
      <w:r>
        <w:t>Name:</w:t>
      </w:r>
    </w:p>
    <w:p w14:paraId="38E7E7C8" w14:textId="77777777" w:rsidR="00C620C4" w:rsidRDefault="00CC1B1A">
      <w:pPr>
        <w:spacing w:before="120" w:after="120"/>
      </w:pPr>
      <w:r>
        <w:t>Adresse:</w:t>
      </w:r>
    </w:p>
    <w:p w14:paraId="33B3B9AD" w14:textId="77777777" w:rsidR="00C620C4" w:rsidRDefault="00CC1B1A">
      <w:pPr>
        <w:spacing w:before="120" w:after="120"/>
      </w:pPr>
      <w:r>
        <w:t>E-Mail:</w:t>
      </w:r>
    </w:p>
    <w:p w14:paraId="10E6E968" w14:textId="77777777" w:rsidR="00C620C4" w:rsidRDefault="00CC1B1A">
      <w:pPr>
        <w:spacing w:before="120" w:after="120"/>
      </w:pPr>
      <w:r>
        <w:t>Fax:</w:t>
      </w:r>
    </w:p>
    <w:p w14:paraId="0595002B" w14:textId="77777777" w:rsidR="00C620C4" w:rsidRDefault="00CC1B1A">
      <w:pPr>
        <w:spacing w:before="120" w:after="360"/>
      </w:pPr>
      <w:r>
        <w:t>Telefon:</w:t>
      </w:r>
    </w:p>
    <w:p w14:paraId="40342CBD" w14:textId="77777777" w:rsidR="00C620C4" w:rsidRDefault="00CC1B1A">
      <w:r>
        <w:t>In welchem Sinne ist das angegebene Projekt mit dem vorliegenden Projekt vergleichbar?</w:t>
      </w:r>
    </w:p>
    <w:tbl>
      <w:tblPr>
        <w:tblW w:w="0" w:type="auto"/>
        <w:tblLook w:val="04A0" w:firstRow="1" w:lastRow="0" w:firstColumn="1" w:lastColumn="0" w:noHBand="0" w:noVBand="1"/>
      </w:tblPr>
      <w:tblGrid>
        <w:gridCol w:w="10080"/>
      </w:tblGrid>
      <w:tr w:rsidR="00C620C4" w14:paraId="58DE5359" w14:textId="77777777">
        <w:trPr>
          <w:trHeight w:val="1440"/>
        </w:trPr>
        <w:tc>
          <w:tcPr>
            <w:tcW w:w="10080" w:type="dxa"/>
            <w:tcBorders>
              <w:top w:val="nil"/>
              <w:left w:val="nil"/>
              <w:bottom w:val="nil"/>
              <w:right w:val="nil"/>
              <w:tl2br w:val="nil"/>
              <w:tr2bl w:val="nil"/>
            </w:tcBorders>
            <w:shd w:val="clear" w:color="auto" w:fill="FFFFFF"/>
          </w:tcPr>
          <w:p w14:paraId="2CA53490" w14:textId="77777777" w:rsidR="00C620C4" w:rsidRDefault="00C620C4"/>
        </w:tc>
      </w:tr>
    </w:tbl>
    <w:p w14:paraId="643071C5" w14:textId="77777777" w:rsidR="00C620C4" w:rsidRDefault="00CC1B1A">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C620C4" w14:paraId="019D519C" w14:textId="77777777">
        <w:trPr>
          <w:trHeight w:val="1440"/>
        </w:trPr>
        <w:tc>
          <w:tcPr>
            <w:tcW w:w="10080" w:type="dxa"/>
            <w:tcBorders>
              <w:top w:val="nil"/>
              <w:left w:val="nil"/>
              <w:bottom w:val="nil"/>
              <w:right w:val="nil"/>
              <w:tl2br w:val="nil"/>
              <w:tr2bl w:val="nil"/>
            </w:tcBorders>
            <w:shd w:val="clear" w:color="auto" w:fill="FFFFFF"/>
          </w:tcPr>
          <w:p w14:paraId="318976BF" w14:textId="77777777" w:rsidR="00C620C4" w:rsidRDefault="00C620C4"/>
        </w:tc>
      </w:tr>
    </w:tbl>
    <w:p w14:paraId="366B6AEB" w14:textId="51F18A85" w:rsidR="00CC1B1A" w:rsidRDefault="00CC1B1A" w:rsidP="00CC1B1A"/>
    <w:p w14:paraId="719204F4" w14:textId="658BDC32" w:rsidR="00CC1B1A" w:rsidRDefault="00CC1B1A" w:rsidP="00CC1B1A">
      <w:pPr>
        <w:spacing w:before="360" w:after="120"/>
      </w:pPr>
      <w:r>
        <w:rPr>
          <w:b/>
        </w:rPr>
        <w:t>Referenz 2</w:t>
      </w:r>
    </w:p>
    <w:p w14:paraId="09D4F423" w14:textId="77777777" w:rsidR="00CC1B1A" w:rsidRDefault="00CC1B1A" w:rsidP="00CC1B1A">
      <w:pPr>
        <w:tabs>
          <w:tab w:val="left" w:pos="4320"/>
          <w:tab w:val="left" w:pos="10080"/>
        </w:tabs>
        <w:spacing w:before="120" w:after="120"/>
        <w:rPr>
          <w:b/>
        </w:rPr>
      </w:pPr>
      <w:r>
        <w:t>Für Schlüsselperson mit der Funktion:</w:t>
      </w:r>
      <w:r>
        <w:tab/>
      </w:r>
      <w:r>
        <w:rPr>
          <w:b/>
        </w:rPr>
        <w:t>Projektleiter</w:t>
      </w:r>
    </w:p>
    <w:p w14:paraId="49A6A0FB" w14:textId="77777777" w:rsidR="00CC1B1A" w:rsidRDefault="00CC1B1A" w:rsidP="00CC1B1A">
      <w:pPr>
        <w:spacing w:before="120" w:after="120"/>
      </w:pPr>
      <w:r>
        <w:t>Name:</w:t>
      </w:r>
    </w:p>
    <w:p w14:paraId="187A94DA" w14:textId="77777777" w:rsidR="00CC1B1A" w:rsidRDefault="00CC1B1A" w:rsidP="00CC1B1A">
      <w:pPr>
        <w:spacing w:before="120" w:after="120"/>
      </w:pPr>
      <w:r>
        <w:t>Vorname:</w:t>
      </w:r>
    </w:p>
    <w:p w14:paraId="31AD369A" w14:textId="77777777" w:rsidR="00CC1B1A" w:rsidRDefault="00CC1B1A" w:rsidP="00CC1B1A">
      <w:pPr>
        <w:spacing w:before="120" w:after="120"/>
      </w:pPr>
      <w:r>
        <w:t>Firma:</w:t>
      </w:r>
    </w:p>
    <w:p w14:paraId="5D148FC1" w14:textId="77777777" w:rsidR="00CC1B1A" w:rsidRDefault="00CC1B1A" w:rsidP="00CC1B1A">
      <w:pPr>
        <w:spacing w:before="120" w:after="120"/>
      </w:pPr>
      <w:r>
        <w:t>Beruf, Diplomjahr:</w:t>
      </w:r>
    </w:p>
    <w:p w14:paraId="78DBC8D5" w14:textId="77777777" w:rsidR="00CC1B1A" w:rsidRDefault="00CC1B1A" w:rsidP="00CC1B1A">
      <w:pPr>
        <w:spacing w:before="120" w:after="120"/>
      </w:pPr>
      <w:r>
        <w:t>Ausbildung/Weiterbildung:</w:t>
      </w:r>
    </w:p>
    <w:p w14:paraId="22B49EE6" w14:textId="77777777" w:rsidR="00CC1B1A" w:rsidRDefault="00CC1B1A" w:rsidP="00CC1B1A">
      <w:pPr>
        <w:spacing w:before="360" w:after="120"/>
      </w:pPr>
      <w:r>
        <w:t>Projekt:</w:t>
      </w:r>
    </w:p>
    <w:p w14:paraId="0640996D" w14:textId="77777777" w:rsidR="00CC1B1A" w:rsidRDefault="00CC1B1A" w:rsidP="00CC1B1A">
      <w:pPr>
        <w:spacing w:before="120" w:after="120"/>
      </w:pPr>
      <w:r>
        <w:t>Zeitraum:</w:t>
      </w:r>
    </w:p>
    <w:p w14:paraId="774AA317" w14:textId="77777777" w:rsidR="00CC1B1A" w:rsidRDefault="00CC1B1A" w:rsidP="00CC1B1A">
      <w:pPr>
        <w:spacing w:before="120" w:after="120"/>
      </w:pPr>
      <w:r>
        <w:t>Investitionsvolumen:</w:t>
      </w:r>
    </w:p>
    <w:p w14:paraId="055FA7EA" w14:textId="77777777" w:rsidR="00CC1B1A" w:rsidRDefault="00CC1B1A" w:rsidP="00CC1B1A">
      <w:pPr>
        <w:spacing w:before="120" w:after="120"/>
      </w:pPr>
      <w:r>
        <w:t>Ausgeführte Arbeiten / Leistungen der Schlüsselperson (Angaben zu Funktion und Zeitraum):</w:t>
      </w:r>
    </w:p>
    <w:p w14:paraId="41B9678B" w14:textId="77777777" w:rsidR="00CC1B1A" w:rsidRDefault="00CC1B1A" w:rsidP="00CC1B1A">
      <w:pPr>
        <w:spacing w:before="360" w:after="120"/>
      </w:pPr>
      <w:r>
        <w:t>Zur Auskunftserteilung ermächtigte Kontaktperson des Referenz-Auftraggebers:</w:t>
      </w:r>
    </w:p>
    <w:p w14:paraId="00C6076E" w14:textId="77777777" w:rsidR="00CC1B1A" w:rsidRDefault="00CC1B1A" w:rsidP="00CC1B1A">
      <w:pPr>
        <w:spacing w:before="120" w:after="120"/>
      </w:pPr>
      <w:r>
        <w:t>Auftraggeber:</w:t>
      </w:r>
    </w:p>
    <w:p w14:paraId="4817C8D3" w14:textId="77777777" w:rsidR="00CC1B1A" w:rsidRDefault="00CC1B1A" w:rsidP="00CC1B1A">
      <w:pPr>
        <w:spacing w:before="120" w:after="120"/>
      </w:pPr>
      <w:r>
        <w:t>Funktion:</w:t>
      </w:r>
    </w:p>
    <w:p w14:paraId="53801387" w14:textId="77777777" w:rsidR="00CC1B1A" w:rsidRDefault="00CC1B1A" w:rsidP="00CC1B1A">
      <w:pPr>
        <w:spacing w:before="120" w:after="120"/>
      </w:pPr>
      <w:r>
        <w:t>Name:</w:t>
      </w:r>
    </w:p>
    <w:p w14:paraId="737A1548" w14:textId="77777777" w:rsidR="00CC1B1A" w:rsidRDefault="00CC1B1A" w:rsidP="00CC1B1A">
      <w:pPr>
        <w:spacing w:before="120" w:after="120"/>
      </w:pPr>
      <w:r>
        <w:t>Adresse:</w:t>
      </w:r>
    </w:p>
    <w:p w14:paraId="2D8F52EF" w14:textId="77777777" w:rsidR="00CC1B1A" w:rsidRDefault="00CC1B1A" w:rsidP="00CC1B1A">
      <w:pPr>
        <w:spacing w:before="120" w:after="120"/>
      </w:pPr>
      <w:r>
        <w:t>E-Mail:</w:t>
      </w:r>
    </w:p>
    <w:p w14:paraId="6E6D6454" w14:textId="77777777" w:rsidR="00CC1B1A" w:rsidRDefault="00CC1B1A" w:rsidP="00CC1B1A">
      <w:pPr>
        <w:spacing w:before="120" w:after="120"/>
      </w:pPr>
      <w:r>
        <w:t>Fax:</w:t>
      </w:r>
    </w:p>
    <w:p w14:paraId="75AECB9F" w14:textId="77777777" w:rsidR="00CC1B1A" w:rsidRDefault="00CC1B1A" w:rsidP="00CC1B1A">
      <w:pPr>
        <w:spacing w:before="120" w:after="360"/>
      </w:pPr>
      <w:r>
        <w:t>Telefon:</w:t>
      </w:r>
    </w:p>
    <w:p w14:paraId="4DC67C2F" w14:textId="77777777" w:rsidR="00CC1B1A" w:rsidRDefault="00CC1B1A" w:rsidP="00CC1B1A">
      <w:r>
        <w:t>In welchem Sinne ist das angegebene Projekt mit dem vorliegenden Projekt vergleichbar?</w:t>
      </w:r>
    </w:p>
    <w:tbl>
      <w:tblPr>
        <w:tblW w:w="0" w:type="auto"/>
        <w:tblLook w:val="04A0" w:firstRow="1" w:lastRow="0" w:firstColumn="1" w:lastColumn="0" w:noHBand="0" w:noVBand="1"/>
      </w:tblPr>
      <w:tblGrid>
        <w:gridCol w:w="10080"/>
      </w:tblGrid>
      <w:tr w:rsidR="00CC1B1A" w14:paraId="06EC6CEC" w14:textId="77777777" w:rsidTr="00CC1B1A">
        <w:trPr>
          <w:trHeight w:val="1440"/>
        </w:trPr>
        <w:tc>
          <w:tcPr>
            <w:tcW w:w="10080" w:type="dxa"/>
            <w:tcBorders>
              <w:top w:val="nil"/>
              <w:left w:val="nil"/>
              <w:bottom w:val="nil"/>
              <w:right w:val="nil"/>
              <w:tl2br w:val="nil"/>
              <w:tr2bl w:val="nil"/>
            </w:tcBorders>
            <w:shd w:val="clear" w:color="auto" w:fill="FFFFFF"/>
          </w:tcPr>
          <w:p w14:paraId="529706CB" w14:textId="77777777" w:rsidR="00CC1B1A" w:rsidRDefault="00CC1B1A" w:rsidP="00CC1B1A"/>
        </w:tc>
      </w:tr>
    </w:tbl>
    <w:p w14:paraId="371B3EAD" w14:textId="77777777" w:rsidR="00CC1B1A" w:rsidRDefault="00CC1B1A" w:rsidP="00CC1B1A">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CC1B1A" w14:paraId="5A32CB7B" w14:textId="77777777" w:rsidTr="00CC1B1A">
        <w:trPr>
          <w:trHeight w:val="1440"/>
        </w:trPr>
        <w:tc>
          <w:tcPr>
            <w:tcW w:w="10080" w:type="dxa"/>
            <w:tcBorders>
              <w:top w:val="nil"/>
              <w:left w:val="nil"/>
              <w:bottom w:val="nil"/>
              <w:right w:val="nil"/>
              <w:tl2br w:val="nil"/>
              <w:tr2bl w:val="nil"/>
            </w:tcBorders>
            <w:shd w:val="clear" w:color="auto" w:fill="FFFFFF"/>
          </w:tcPr>
          <w:p w14:paraId="2B403B61" w14:textId="77777777" w:rsidR="00CC1B1A" w:rsidRDefault="00CC1B1A" w:rsidP="00CC1B1A"/>
        </w:tc>
      </w:tr>
    </w:tbl>
    <w:p w14:paraId="339A4F81" w14:textId="368AC9B4" w:rsidR="008D61DA" w:rsidRDefault="008D61DA" w:rsidP="008D61DA">
      <w:pPr>
        <w:spacing w:before="0" w:after="120"/>
        <w:rPr>
          <w:b/>
          <w:i/>
        </w:rPr>
      </w:pPr>
      <w:bookmarkStart w:id="0" w:name="_Hlk507771499"/>
      <w:r>
        <w:rPr>
          <w:b/>
          <w:i/>
        </w:rPr>
        <w:lastRenderedPageBreak/>
        <w:t>Detaillierter</w:t>
      </w:r>
      <w:r w:rsidRPr="002C0E35">
        <w:rPr>
          <w:b/>
          <w:i/>
        </w:rPr>
        <w:t xml:space="preserve"> Lebenslauf des Projektleiters</w:t>
      </w:r>
      <w:r>
        <w:rPr>
          <w:b/>
          <w:i/>
        </w:rPr>
        <w:t xml:space="preserve"> (separate Beilage möglich)</w:t>
      </w:r>
    </w:p>
    <w:p w14:paraId="0568CB7F" w14:textId="77777777" w:rsidR="008D61DA" w:rsidRDefault="008D61DA" w:rsidP="008D61DA">
      <w:pPr>
        <w:spacing w:before="0" w:after="120"/>
      </w:pPr>
    </w:p>
    <w:bookmarkEnd w:id="0"/>
    <w:p w14:paraId="0B508772" w14:textId="03C9698E" w:rsidR="00C620C4" w:rsidRDefault="00BD535F" w:rsidP="00CC1B1A">
      <w:pPr>
        <w:pStyle w:val="KBOBTitel3"/>
        <w:pageBreakBefore/>
        <w:tabs>
          <w:tab w:val="right" w:pos="10036"/>
        </w:tabs>
      </w:pPr>
      <w:r>
        <w:lastRenderedPageBreak/>
        <w:t xml:space="preserve">ZK2.2: </w:t>
      </w:r>
      <w:r w:rsidR="00CC1B1A">
        <w:t>Planer LSA</w:t>
      </w:r>
      <w:r w:rsidR="00CC1B1A">
        <w:tab/>
        <w:t>[10%]</w:t>
      </w:r>
    </w:p>
    <w:p w14:paraId="1BB01433" w14:textId="77777777" w:rsidR="00905F6B" w:rsidRDefault="00CC1B1A">
      <w:r w:rsidRPr="00CC1B1A">
        <w:t>1 Referenzprojektüber abgeschlossene Arbeiten mitvergleichbarer Komplexität</w:t>
      </w:r>
      <w:r>
        <w:t xml:space="preserve"> </w:t>
      </w:r>
      <w:r w:rsidRPr="00CC1B1A">
        <w:t>und aus dem gleichen Fachbereich</w:t>
      </w:r>
      <w:r w:rsidR="00C818CF">
        <w:t xml:space="preserve"> (als abgeschlossen gilt, wenn das Projekt erfolgreich im Probebetrieb ist)</w:t>
      </w:r>
      <w:r w:rsidRPr="00CC1B1A">
        <w:t xml:space="preserve">. </w:t>
      </w:r>
    </w:p>
    <w:p w14:paraId="2B68D59E" w14:textId="685839D8" w:rsidR="00C620C4" w:rsidRDefault="00CC1B1A">
      <w:r w:rsidRPr="00CC1B1A">
        <w:t>Als vergleichbar gilt</w:t>
      </w:r>
      <w:r>
        <w:t>:</w:t>
      </w:r>
    </w:p>
    <w:p w14:paraId="4C85E466" w14:textId="5F694562" w:rsidR="00CC1B1A" w:rsidRDefault="00CC1B1A" w:rsidP="00CC1B1A">
      <w:pPr>
        <w:pStyle w:val="Listenabsatz"/>
        <w:numPr>
          <w:ilvl w:val="0"/>
          <w:numId w:val="33"/>
        </w:numPr>
        <w:ind w:left="284" w:hanging="284"/>
      </w:pPr>
      <w:r w:rsidRPr="00CC1B1A">
        <w:t>Anpassung eines bestehenden LSA-Knotens und deren Parametrierung</w:t>
      </w:r>
    </w:p>
    <w:p w14:paraId="6FD7CC06" w14:textId="77777777" w:rsidR="00C620C4" w:rsidRDefault="00CC1B1A">
      <w:pPr>
        <w:spacing w:before="360" w:after="120"/>
      </w:pPr>
      <w:r>
        <w:rPr>
          <w:b/>
        </w:rPr>
        <w:t>Referenz 1</w:t>
      </w:r>
    </w:p>
    <w:p w14:paraId="44BAFE86" w14:textId="39A0056F" w:rsidR="00C620C4" w:rsidRDefault="00CC1B1A">
      <w:pPr>
        <w:tabs>
          <w:tab w:val="left" w:pos="4320"/>
          <w:tab w:val="left" w:pos="10080"/>
        </w:tabs>
        <w:spacing w:before="120" w:after="120"/>
        <w:rPr>
          <w:b/>
        </w:rPr>
      </w:pPr>
      <w:r>
        <w:t>Für Schlüsselperson mit der Funktion:</w:t>
      </w:r>
      <w:r>
        <w:tab/>
      </w:r>
      <w:r>
        <w:rPr>
          <w:b/>
        </w:rPr>
        <w:t>Planer LSA</w:t>
      </w:r>
    </w:p>
    <w:p w14:paraId="54C331F8" w14:textId="77777777" w:rsidR="00C620C4" w:rsidRDefault="00CC1B1A">
      <w:pPr>
        <w:spacing w:before="120" w:after="120"/>
      </w:pPr>
      <w:r>
        <w:t>Name:</w:t>
      </w:r>
    </w:p>
    <w:p w14:paraId="5F60E862" w14:textId="77777777" w:rsidR="00C620C4" w:rsidRDefault="00CC1B1A">
      <w:pPr>
        <w:spacing w:before="120" w:after="120"/>
      </w:pPr>
      <w:r>
        <w:t>Vorname:</w:t>
      </w:r>
    </w:p>
    <w:p w14:paraId="23BFEA05" w14:textId="77777777" w:rsidR="00C620C4" w:rsidRDefault="00CC1B1A">
      <w:pPr>
        <w:spacing w:before="120" w:after="120"/>
      </w:pPr>
      <w:r>
        <w:t>Firma:</w:t>
      </w:r>
    </w:p>
    <w:p w14:paraId="1481834F" w14:textId="77777777" w:rsidR="00C620C4" w:rsidRDefault="00CC1B1A">
      <w:pPr>
        <w:spacing w:before="120" w:after="120"/>
      </w:pPr>
      <w:r>
        <w:t>Beruf, Diplomjahr:</w:t>
      </w:r>
    </w:p>
    <w:p w14:paraId="479717BC" w14:textId="77777777" w:rsidR="00C620C4" w:rsidRDefault="00CC1B1A">
      <w:pPr>
        <w:spacing w:before="120" w:after="120"/>
      </w:pPr>
      <w:r>
        <w:t>Ausbildung/Weiterbildung:</w:t>
      </w:r>
    </w:p>
    <w:p w14:paraId="0A765D51" w14:textId="77777777" w:rsidR="00C620C4" w:rsidRDefault="00CC1B1A">
      <w:pPr>
        <w:spacing w:before="360" w:after="120"/>
      </w:pPr>
      <w:r>
        <w:t>Projekt:</w:t>
      </w:r>
    </w:p>
    <w:p w14:paraId="79E6B3FB" w14:textId="77777777" w:rsidR="00C620C4" w:rsidRDefault="00CC1B1A">
      <w:pPr>
        <w:spacing w:before="120" w:after="120"/>
      </w:pPr>
      <w:r>
        <w:t>Zeitraum:</w:t>
      </w:r>
    </w:p>
    <w:p w14:paraId="22938FEF" w14:textId="77777777" w:rsidR="00C620C4" w:rsidRDefault="00CC1B1A">
      <w:pPr>
        <w:spacing w:before="120" w:after="120"/>
      </w:pPr>
      <w:r>
        <w:t>Investitionsvolumen:</w:t>
      </w:r>
    </w:p>
    <w:p w14:paraId="12057F18" w14:textId="77777777" w:rsidR="00C620C4" w:rsidRDefault="00CC1B1A">
      <w:pPr>
        <w:spacing w:before="120" w:after="120"/>
      </w:pPr>
      <w:r>
        <w:t>Ausgeführte Arbeiten / Leistungen der Schlüsselperson (Angaben zu Funktion und Zeitraum):</w:t>
      </w:r>
    </w:p>
    <w:p w14:paraId="77E98931" w14:textId="77777777" w:rsidR="00C620C4" w:rsidRDefault="00CC1B1A">
      <w:pPr>
        <w:spacing w:before="360" w:after="120"/>
      </w:pPr>
      <w:r>
        <w:t>Zur Auskunftserteilung ermächtigte Kontaktperson des Referenz-Auftraggebers:</w:t>
      </w:r>
    </w:p>
    <w:p w14:paraId="554115F5" w14:textId="77777777" w:rsidR="00C620C4" w:rsidRDefault="00CC1B1A">
      <w:pPr>
        <w:spacing w:before="120" w:after="120"/>
      </w:pPr>
      <w:r>
        <w:t>Auftraggeber:</w:t>
      </w:r>
    </w:p>
    <w:p w14:paraId="3CF44D44" w14:textId="77777777" w:rsidR="00C620C4" w:rsidRDefault="00CC1B1A">
      <w:pPr>
        <w:spacing w:before="120" w:after="120"/>
      </w:pPr>
      <w:r>
        <w:t>Funktion:</w:t>
      </w:r>
    </w:p>
    <w:p w14:paraId="03450DD0" w14:textId="77777777" w:rsidR="00C620C4" w:rsidRDefault="00CC1B1A">
      <w:pPr>
        <w:spacing w:before="120" w:after="120"/>
      </w:pPr>
      <w:r>
        <w:t>Name:</w:t>
      </w:r>
    </w:p>
    <w:p w14:paraId="0B2F8B74" w14:textId="77777777" w:rsidR="00C620C4" w:rsidRDefault="00CC1B1A">
      <w:pPr>
        <w:spacing w:before="120" w:after="120"/>
      </w:pPr>
      <w:r>
        <w:t>Adresse:</w:t>
      </w:r>
    </w:p>
    <w:p w14:paraId="3A059F09" w14:textId="77777777" w:rsidR="00C620C4" w:rsidRDefault="00CC1B1A">
      <w:pPr>
        <w:spacing w:before="120" w:after="120"/>
      </w:pPr>
      <w:r>
        <w:t>E-Mail:</w:t>
      </w:r>
    </w:p>
    <w:p w14:paraId="04B2E817" w14:textId="77777777" w:rsidR="00C620C4" w:rsidRDefault="00CC1B1A">
      <w:pPr>
        <w:spacing w:before="120" w:after="120"/>
      </w:pPr>
      <w:r>
        <w:t>Fax:</w:t>
      </w:r>
    </w:p>
    <w:p w14:paraId="5E7E7E04" w14:textId="77777777" w:rsidR="00C620C4" w:rsidRDefault="00CC1B1A">
      <w:pPr>
        <w:spacing w:before="120" w:after="360"/>
      </w:pPr>
      <w:r>
        <w:t>Telefon:</w:t>
      </w:r>
    </w:p>
    <w:p w14:paraId="35B53A1E" w14:textId="77777777" w:rsidR="00C620C4" w:rsidRDefault="00CC1B1A">
      <w:r>
        <w:t>In welchem Sinne ist das angegebene Projekt mit dem vorliegenden Projekt vergleichbar?</w:t>
      </w:r>
    </w:p>
    <w:tbl>
      <w:tblPr>
        <w:tblW w:w="0" w:type="auto"/>
        <w:tblLook w:val="04A0" w:firstRow="1" w:lastRow="0" w:firstColumn="1" w:lastColumn="0" w:noHBand="0" w:noVBand="1"/>
      </w:tblPr>
      <w:tblGrid>
        <w:gridCol w:w="10080"/>
      </w:tblGrid>
      <w:tr w:rsidR="00C620C4" w14:paraId="3F66748F" w14:textId="77777777">
        <w:trPr>
          <w:trHeight w:val="1440"/>
        </w:trPr>
        <w:tc>
          <w:tcPr>
            <w:tcW w:w="10080" w:type="dxa"/>
            <w:tcBorders>
              <w:top w:val="nil"/>
              <w:left w:val="nil"/>
              <w:bottom w:val="nil"/>
              <w:right w:val="nil"/>
              <w:tl2br w:val="nil"/>
              <w:tr2bl w:val="nil"/>
            </w:tcBorders>
            <w:shd w:val="clear" w:color="auto" w:fill="FFFFFF"/>
          </w:tcPr>
          <w:p w14:paraId="04836280" w14:textId="77777777" w:rsidR="00C620C4" w:rsidRDefault="00C620C4"/>
        </w:tc>
      </w:tr>
    </w:tbl>
    <w:p w14:paraId="5892644B" w14:textId="77777777" w:rsidR="00C620C4" w:rsidRDefault="00CC1B1A">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C620C4" w14:paraId="4493F369" w14:textId="77777777">
        <w:trPr>
          <w:trHeight w:val="1440"/>
        </w:trPr>
        <w:tc>
          <w:tcPr>
            <w:tcW w:w="10080" w:type="dxa"/>
            <w:tcBorders>
              <w:top w:val="nil"/>
              <w:left w:val="nil"/>
              <w:bottom w:val="nil"/>
              <w:right w:val="nil"/>
              <w:tl2br w:val="nil"/>
              <w:tr2bl w:val="nil"/>
            </w:tcBorders>
            <w:shd w:val="clear" w:color="auto" w:fill="FFFFFF"/>
          </w:tcPr>
          <w:p w14:paraId="031E82FE" w14:textId="77777777" w:rsidR="00C620C4" w:rsidRDefault="00C620C4"/>
        </w:tc>
      </w:tr>
    </w:tbl>
    <w:p w14:paraId="5E5B4A51" w14:textId="101DCA37" w:rsidR="008D61DA" w:rsidRDefault="008D61DA" w:rsidP="008D61DA">
      <w:pPr>
        <w:spacing w:before="0" w:after="120"/>
        <w:rPr>
          <w:b/>
          <w:i/>
        </w:rPr>
      </w:pPr>
    </w:p>
    <w:p w14:paraId="019F7BC1" w14:textId="174C6823" w:rsidR="008D61DA" w:rsidRDefault="008D61DA" w:rsidP="008D61DA">
      <w:r>
        <w:rPr>
          <w:b/>
          <w:i/>
        </w:rPr>
        <w:t>Detaillierter</w:t>
      </w:r>
      <w:r w:rsidRPr="002C0E35">
        <w:rPr>
          <w:b/>
          <w:i/>
        </w:rPr>
        <w:t xml:space="preserve"> Lebenslauf des </w:t>
      </w:r>
      <w:r>
        <w:rPr>
          <w:b/>
          <w:i/>
        </w:rPr>
        <w:t>Planers LSA (separate Beilage möglich)</w:t>
      </w:r>
    </w:p>
    <w:p w14:paraId="7AEDD245" w14:textId="3D690988" w:rsidR="00C620C4" w:rsidRDefault="00BD535F" w:rsidP="008D61DA">
      <w:pPr>
        <w:pStyle w:val="KBOBTitel2"/>
        <w:pageBreakBefore/>
        <w:pBdr>
          <w:bottom w:val="single" w:sz="4" w:space="1" w:color="auto"/>
        </w:pBdr>
      </w:pPr>
      <w:r>
        <w:lastRenderedPageBreak/>
        <w:t xml:space="preserve">ZK3: </w:t>
      </w:r>
      <w:r w:rsidR="00CC1B1A">
        <w:t>Qualität des Angebots</w:t>
      </w:r>
    </w:p>
    <w:p w14:paraId="0C89C00E" w14:textId="77777777" w:rsidR="00CC1B1A" w:rsidRDefault="00CC1B1A" w:rsidP="00CC1B1A"/>
    <w:p w14:paraId="5E8EF4D9" w14:textId="57C1C389" w:rsidR="00CC1B1A" w:rsidRDefault="00BD535F" w:rsidP="00CC1B1A">
      <w:pPr>
        <w:pStyle w:val="KBOBTitel3"/>
        <w:pBdr>
          <w:bottom w:val="single" w:sz="4" w:space="1" w:color="auto"/>
        </w:pBdr>
        <w:tabs>
          <w:tab w:val="right" w:pos="10036"/>
        </w:tabs>
      </w:pPr>
      <w:r>
        <w:t xml:space="preserve">ZK3.1: </w:t>
      </w:r>
      <w:r w:rsidR="00CC1B1A">
        <w:t>Aufgabenanalyse</w:t>
      </w:r>
      <w:r w:rsidR="00CC1B1A">
        <w:tab/>
        <w:t>[20%]</w:t>
      </w:r>
    </w:p>
    <w:p w14:paraId="00713B31" w14:textId="79139F95" w:rsidR="00CC1B1A" w:rsidRDefault="00CC1B1A" w:rsidP="00CC1B1A">
      <w:r>
        <w:t>max. 3 Seiten; Analyse der Aufgabenstellung des Auftraggebers, aus der Sicht des Anbieters / Beauftragten</w:t>
      </w:r>
    </w:p>
    <w:p w14:paraId="7647883B" w14:textId="77788142" w:rsidR="00CC1B1A" w:rsidRDefault="00A95ABB" w:rsidP="00CC1B1A">
      <w:r>
        <w:t xml:space="preserve">Dabei sollen </w:t>
      </w:r>
      <w:r w:rsidR="008A3F1E">
        <w:t xml:space="preserve">unteranderem </w:t>
      </w:r>
      <w:r>
        <w:t>die Wirksamkeiten der heute bekannten Massnahmen im Verkehrsmanagement für die Aufgabenstellung bezogen dargestellt werden.</w:t>
      </w:r>
    </w:p>
    <w:p w14:paraId="15380212" w14:textId="77777777" w:rsidR="00A95ABB" w:rsidRDefault="00A95ABB" w:rsidP="00CC1B1A"/>
    <w:p w14:paraId="10A88AB8" w14:textId="3FF030C3" w:rsidR="00C620C4" w:rsidRDefault="00BD535F" w:rsidP="00A95ABB">
      <w:pPr>
        <w:pStyle w:val="KBOBTitel3"/>
        <w:pageBreakBefore/>
        <w:tabs>
          <w:tab w:val="right" w:pos="10036"/>
        </w:tabs>
      </w:pPr>
      <w:r>
        <w:lastRenderedPageBreak/>
        <w:t xml:space="preserve">ZK3.2: </w:t>
      </w:r>
      <w:r w:rsidR="00CC1B1A">
        <w:t>Vorgehensvorschlag</w:t>
      </w:r>
      <w:r w:rsidR="00CC1B1A">
        <w:tab/>
        <w:t>[10%]</w:t>
      </w:r>
    </w:p>
    <w:p w14:paraId="3C12C46C" w14:textId="15544AAE" w:rsidR="00A95ABB" w:rsidRDefault="00CC1B1A">
      <w:r>
        <w:t xml:space="preserve">max. 3 Seiten; </w:t>
      </w:r>
      <w:r w:rsidR="00A95ABB">
        <w:t>neben dem üblichen phasenweise</w:t>
      </w:r>
      <w:r w:rsidR="00F32376">
        <w:t>n</w:t>
      </w:r>
      <w:r w:rsidR="00A95ABB">
        <w:t xml:space="preserve"> </w:t>
      </w:r>
      <w:r w:rsidR="00F32376">
        <w:t>V</w:t>
      </w:r>
      <w:r w:rsidR="00A95ABB">
        <w:t>orgehen sollen folgende Themen beleuchtet werden</w:t>
      </w:r>
    </w:p>
    <w:p w14:paraId="2CDE6CD1" w14:textId="60452E9E" w:rsidR="00C620C4" w:rsidRDefault="00A95ABB" w:rsidP="00A95ABB">
      <w:pPr>
        <w:pStyle w:val="Listenabsatz"/>
        <w:numPr>
          <w:ilvl w:val="0"/>
          <w:numId w:val="33"/>
        </w:numPr>
        <w:ind w:left="284" w:hanging="284"/>
      </w:pPr>
      <w:r>
        <w:t>Wie und über welche Kanäle sollen die unterschiedlichen Interessengruppen integriert werden?</w:t>
      </w:r>
    </w:p>
    <w:p w14:paraId="6AB8751E" w14:textId="7C65A7F3" w:rsidR="00A95ABB" w:rsidRDefault="00A95ABB" w:rsidP="00A95ABB">
      <w:pPr>
        <w:pStyle w:val="Listenabsatz"/>
        <w:numPr>
          <w:ilvl w:val="0"/>
          <w:numId w:val="33"/>
        </w:numPr>
        <w:ind w:left="284" w:hanging="284"/>
      </w:pPr>
      <w:r>
        <w:t>Wie können die Verkehrsbelastungen bis Ende MK so bestimmt werden, damit diese für verbindliche Aussagen verwendet werden können?</w:t>
      </w:r>
    </w:p>
    <w:p w14:paraId="62E8FE66" w14:textId="19455ED8" w:rsidR="00F32376" w:rsidRDefault="00F32376" w:rsidP="00A95ABB">
      <w:pPr>
        <w:pStyle w:val="Listenabsatz"/>
        <w:numPr>
          <w:ilvl w:val="0"/>
          <w:numId w:val="33"/>
        </w:numPr>
        <w:ind w:left="284" w:hanging="284"/>
      </w:pPr>
      <w:r>
        <w:t>Wie können Sie in der Phase 31 die notwendigen Vorgaben für die PV Bau und BSA zur Verfügung stellen, damit diese parallel zu Ihnen das MK erstellen können?</w:t>
      </w:r>
    </w:p>
    <w:p w14:paraId="62A27B09" w14:textId="588C3E71" w:rsidR="00A95ABB" w:rsidRDefault="00A95ABB" w:rsidP="00A95ABB">
      <w:pPr>
        <w:pStyle w:val="Listenabsatz"/>
        <w:numPr>
          <w:ilvl w:val="0"/>
          <w:numId w:val="33"/>
        </w:numPr>
        <w:ind w:left="284" w:hanging="284"/>
      </w:pPr>
      <w:r>
        <w:t>Wie kann die Wirksamkeit der Massnahme nach Abschluss der Umsetzung gemessen werden?</w:t>
      </w:r>
    </w:p>
    <w:p w14:paraId="6C015BB3" w14:textId="31422856" w:rsidR="00C620C4" w:rsidRDefault="00C620C4"/>
    <w:p w14:paraId="52122A1B" w14:textId="5655D5D8" w:rsidR="00CC1B1A" w:rsidRDefault="00BD535F" w:rsidP="00BD535F">
      <w:pPr>
        <w:pStyle w:val="KBOBTitel3"/>
        <w:pageBreakBefore/>
        <w:tabs>
          <w:tab w:val="right" w:pos="10036"/>
        </w:tabs>
      </w:pPr>
      <w:r>
        <w:lastRenderedPageBreak/>
        <w:t xml:space="preserve">ZK3.3: </w:t>
      </w:r>
      <w:r w:rsidR="00CC1B1A">
        <w:t>Risikoanalyse</w:t>
      </w:r>
      <w:r w:rsidR="00CC1B1A">
        <w:tab/>
      </w:r>
      <w:r w:rsidR="00A95ABB">
        <w:t>[10%]</w:t>
      </w:r>
    </w:p>
    <w:p w14:paraId="49DB01A5" w14:textId="4310FBAB" w:rsidR="00A95ABB" w:rsidRDefault="00BD535F" w:rsidP="00A95ABB">
      <w:r>
        <w:t>Max. 1</w:t>
      </w:r>
      <w:r w:rsidR="00A95ABB">
        <w:t xml:space="preserve"> Seite; </w:t>
      </w:r>
      <w:r>
        <w:t>Risikoanalyse inkl. Massnahmenkatalog mit den folgenden Schwergewichtsthemen</w:t>
      </w:r>
    </w:p>
    <w:p w14:paraId="0A2138C9" w14:textId="24038F58" w:rsidR="00BD535F" w:rsidRDefault="00BD535F" w:rsidP="00BD535F">
      <w:pPr>
        <w:pStyle w:val="Listenabsatz"/>
        <w:numPr>
          <w:ilvl w:val="0"/>
          <w:numId w:val="33"/>
        </w:numPr>
        <w:ind w:left="284" w:hanging="284"/>
      </w:pPr>
      <w:r>
        <w:t>Termine</w:t>
      </w:r>
    </w:p>
    <w:p w14:paraId="379EF983" w14:textId="6D56F602" w:rsidR="00BD535F" w:rsidRDefault="00BD535F" w:rsidP="00BD535F">
      <w:pPr>
        <w:pStyle w:val="Listenabsatz"/>
        <w:numPr>
          <w:ilvl w:val="0"/>
          <w:numId w:val="33"/>
        </w:numPr>
        <w:ind w:left="284" w:hanging="284"/>
      </w:pPr>
      <w:r>
        <w:t>Wirksamkeit der Massnahmen</w:t>
      </w:r>
    </w:p>
    <w:p w14:paraId="3C28A2FD" w14:textId="13C41ED2" w:rsidR="00BD535F" w:rsidRDefault="00BD535F" w:rsidP="00BD535F">
      <w:pPr>
        <w:pStyle w:val="Listenabsatz"/>
        <w:numPr>
          <w:ilvl w:val="0"/>
          <w:numId w:val="33"/>
        </w:numPr>
        <w:ind w:left="284" w:hanging="284"/>
      </w:pPr>
      <w:r>
        <w:t>Akzeptanz der Verkehrsteilnehmer</w:t>
      </w:r>
    </w:p>
    <w:p w14:paraId="4680300E" w14:textId="0A3BDD21" w:rsidR="008D61DA" w:rsidRDefault="008D61DA" w:rsidP="008D61DA">
      <w:pPr>
        <w:pStyle w:val="KBOBTitel1"/>
        <w:pageBreakBefore/>
      </w:pPr>
      <w:r>
        <w:lastRenderedPageBreak/>
        <w:t>Weitere Angaben</w:t>
      </w:r>
    </w:p>
    <w:p w14:paraId="291131BA" w14:textId="13C6A3A2" w:rsidR="00C620C4" w:rsidRDefault="00CC1B1A" w:rsidP="008D61DA">
      <w:pPr>
        <w:pStyle w:val="KBOBTitel2"/>
      </w:pPr>
      <w:r>
        <w:t>Verzeichnis der technischen Vorbehalte und der offenen Fragen</w:t>
      </w:r>
    </w:p>
    <w:tbl>
      <w:tblPr>
        <w:tblW w:w="0" w:type="auto"/>
        <w:tblLook w:val="04A0" w:firstRow="1" w:lastRow="0" w:firstColumn="1" w:lastColumn="0" w:noHBand="0" w:noVBand="1"/>
      </w:tblPr>
      <w:tblGrid>
        <w:gridCol w:w="5760"/>
        <w:gridCol w:w="2160"/>
        <w:gridCol w:w="2160"/>
      </w:tblGrid>
      <w:tr w:rsidR="00C620C4" w14:paraId="0246A166" w14:textId="77777777">
        <w:trPr>
          <w:trHeight w:val="360"/>
        </w:trPr>
        <w:tc>
          <w:tcPr>
            <w:tcW w:w="5760" w:type="dxa"/>
            <w:tcBorders>
              <w:top w:val="nil"/>
              <w:left w:val="nil"/>
              <w:bottom w:val="nil"/>
              <w:right w:val="nil"/>
              <w:tl2br w:val="nil"/>
              <w:tr2bl w:val="nil"/>
            </w:tcBorders>
            <w:shd w:val="clear" w:color="auto" w:fill="FFFFFF"/>
          </w:tcPr>
          <w:p w14:paraId="13AD68E4" w14:textId="77777777" w:rsidR="00C620C4" w:rsidRDefault="00C620C4"/>
        </w:tc>
        <w:tc>
          <w:tcPr>
            <w:tcW w:w="4320" w:type="dxa"/>
            <w:gridSpan w:val="2"/>
            <w:tcBorders>
              <w:top w:val="nil"/>
              <w:left w:val="nil"/>
              <w:bottom w:val="nil"/>
              <w:right w:val="nil"/>
              <w:tl2br w:val="nil"/>
              <w:tr2bl w:val="nil"/>
            </w:tcBorders>
            <w:shd w:val="clear" w:color="auto" w:fill="FFFFFF"/>
          </w:tcPr>
          <w:p w14:paraId="7E9DAEC4" w14:textId="77777777" w:rsidR="00C620C4" w:rsidRDefault="00CC1B1A">
            <w:pPr>
              <w:spacing w:before="0" w:after="0"/>
              <w:jc w:val="center"/>
            </w:pPr>
            <w:r>
              <w:rPr>
                <w:b/>
              </w:rPr>
              <w:t>zu erledigen</w:t>
            </w:r>
          </w:p>
        </w:tc>
      </w:tr>
      <w:tr w:rsidR="00C620C4" w14:paraId="2E568425" w14:textId="77777777">
        <w:trPr>
          <w:trHeight w:val="360"/>
        </w:trPr>
        <w:tc>
          <w:tcPr>
            <w:tcW w:w="5760" w:type="dxa"/>
            <w:tcBorders>
              <w:top w:val="nil"/>
              <w:left w:val="nil"/>
              <w:bottom w:val="nil"/>
              <w:right w:val="nil"/>
              <w:tl2br w:val="nil"/>
              <w:tr2bl w:val="nil"/>
            </w:tcBorders>
            <w:shd w:val="clear" w:color="auto" w:fill="FFFFFF"/>
          </w:tcPr>
          <w:p w14:paraId="6AAA73D5" w14:textId="77777777" w:rsidR="00C620C4" w:rsidRDefault="00CC1B1A">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282AB1E9" w14:textId="77777777" w:rsidR="00C620C4" w:rsidRDefault="00CC1B1A">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08F807F9" w14:textId="77777777" w:rsidR="00C620C4" w:rsidRDefault="00CC1B1A">
            <w:pPr>
              <w:spacing w:before="0" w:after="0"/>
              <w:jc w:val="left"/>
            </w:pPr>
            <w:r>
              <w:rPr>
                <w:b/>
              </w:rPr>
              <w:t>bis:</w:t>
            </w:r>
          </w:p>
        </w:tc>
      </w:tr>
      <w:tr w:rsidR="00C620C4" w14:paraId="4B6803AF" w14:textId="77777777">
        <w:trPr>
          <w:trHeight w:val="360"/>
        </w:trPr>
        <w:tc>
          <w:tcPr>
            <w:tcW w:w="5760" w:type="dxa"/>
            <w:tcBorders>
              <w:top w:val="nil"/>
              <w:left w:val="nil"/>
              <w:bottom w:val="nil"/>
              <w:right w:val="nil"/>
              <w:tl2br w:val="nil"/>
              <w:tr2bl w:val="nil"/>
            </w:tcBorders>
            <w:shd w:val="clear" w:color="auto" w:fill="FFFFFF"/>
          </w:tcPr>
          <w:p w14:paraId="48184B1E" w14:textId="77777777" w:rsidR="00C620C4" w:rsidRDefault="00C620C4">
            <w:pPr>
              <w:spacing w:before="0" w:after="0"/>
              <w:jc w:val="left"/>
            </w:pPr>
          </w:p>
        </w:tc>
        <w:tc>
          <w:tcPr>
            <w:tcW w:w="2160" w:type="dxa"/>
            <w:tcBorders>
              <w:top w:val="nil"/>
              <w:left w:val="nil"/>
              <w:bottom w:val="nil"/>
              <w:right w:val="nil"/>
              <w:tl2br w:val="nil"/>
              <w:tr2bl w:val="nil"/>
            </w:tcBorders>
            <w:shd w:val="clear" w:color="auto" w:fill="FFFFFF"/>
          </w:tcPr>
          <w:p w14:paraId="6706A945" w14:textId="77777777" w:rsidR="00C620C4" w:rsidRDefault="00C620C4">
            <w:pPr>
              <w:spacing w:before="0" w:after="0"/>
              <w:jc w:val="left"/>
            </w:pPr>
          </w:p>
        </w:tc>
        <w:tc>
          <w:tcPr>
            <w:tcW w:w="2160" w:type="dxa"/>
            <w:tcBorders>
              <w:top w:val="nil"/>
              <w:left w:val="nil"/>
              <w:bottom w:val="nil"/>
              <w:right w:val="nil"/>
              <w:tl2br w:val="nil"/>
              <w:tr2bl w:val="nil"/>
            </w:tcBorders>
            <w:shd w:val="clear" w:color="auto" w:fill="FFFFFF"/>
          </w:tcPr>
          <w:p w14:paraId="0598A113" w14:textId="77777777" w:rsidR="00C620C4" w:rsidRDefault="00C620C4">
            <w:pPr>
              <w:spacing w:before="0" w:after="0"/>
              <w:jc w:val="left"/>
            </w:pPr>
          </w:p>
        </w:tc>
      </w:tr>
      <w:tr w:rsidR="00C620C4" w14:paraId="08ECEDB9" w14:textId="77777777">
        <w:trPr>
          <w:trHeight w:val="360"/>
        </w:trPr>
        <w:tc>
          <w:tcPr>
            <w:tcW w:w="5760" w:type="dxa"/>
            <w:tcBorders>
              <w:top w:val="nil"/>
              <w:left w:val="nil"/>
              <w:bottom w:val="nil"/>
              <w:right w:val="nil"/>
              <w:tl2br w:val="nil"/>
              <w:tr2bl w:val="nil"/>
            </w:tcBorders>
            <w:shd w:val="clear" w:color="auto" w:fill="FFFFFF"/>
          </w:tcPr>
          <w:p w14:paraId="706229BC" w14:textId="77777777" w:rsidR="00C620C4" w:rsidRDefault="00C620C4">
            <w:pPr>
              <w:spacing w:before="0" w:after="0"/>
              <w:jc w:val="left"/>
            </w:pPr>
          </w:p>
        </w:tc>
        <w:tc>
          <w:tcPr>
            <w:tcW w:w="2160" w:type="dxa"/>
            <w:tcBorders>
              <w:top w:val="nil"/>
              <w:left w:val="nil"/>
              <w:bottom w:val="nil"/>
              <w:right w:val="nil"/>
              <w:tl2br w:val="nil"/>
              <w:tr2bl w:val="nil"/>
            </w:tcBorders>
            <w:shd w:val="clear" w:color="auto" w:fill="FFFFFF"/>
          </w:tcPr>
          <w:p w14:paraId="00E81759" w14:textId="77777777" w:rsidR="00C620C4" w:rsidRDefault="00C620C4">
            <w:pPr>
              <w:spacing w:before="0" w:after="0"/>
              <w:jc w:val="left"/>
            </w:pPr>
          </w:p>
        </w:tc>
        <w:tc>
          <w:tcPr>
            <w:tcW w:w="2160" w:type="dxa"/>
            <w:tcBorders>
              <w:top w:val="nil"/>
              <w:left w:val="nil"/>
              <w:bottom w:val="nil"/>
              <w:right w:val="nil"/>
              <w:tl2br w:val="nil"/>
              <w:tr2bl w:val="nil"/>
            </w:tcBorders>
            <w:shd w:val="clear" w:color="auto" w:fill="FFFFFF"/>
          </w:tcPr>
          <w:p w14:paraId="62D46328" w14:textId="77777777" w:rsidR="00C620C4" w:rsidRDefault="00C620C4">
            <w:pPr>
              <w:spacing w:before="0" w:after="0"/>
              <w:jc w:val="left"/>
            </w:pPr>
          </w:p>
        </w:tc>
      </w:tr>
    </w:tbl>
    <w:p w14:paraId="03ECABDA" w14:textId="77777777" w:rsidR="00C620C4" w:rsidRDefault="00CC1B1A">
      <w:pPr>
        <w:pStyle w:val="KBOBTitel3"/>
        <w:pageBreakBefore/>
      </w:pPr>
      <w:r>
        <w:lastRenderedPageBreak/>
        <w:t>Erläuterungen zum Angebot</w:t>
      </w:r>
    </w:p>
    <w:p w14:paraId="29897BBA" w14:textId="77777777" w:rsidR="00C620C4" w:rsidRDefault="00CC1B1A">
      <w:r>
        <w:t>(Erläuterungen zum Angebot aus der Sicht des Anbieters / Beauftragten, max. 1 Seite)</w:t>
      </w:r>
    </w:p>
    <w:p w14:paraId="0630A8DB" w14:textId="77777777" w:rsidR="00C620C4" w:rsidRDefault="00CC1B1A">
      <w:pPr>
        <w:pStyle w:val="KBOBTitel2"/>
        <w:pageBreakBefore/>
      </w:pPr>
      <w:r>
        <w:lastRenderedPageBreak/>
        <w:t>Bestimmungen des Auftraggebers über den Datenaustausch</w:t>
      </w:r>
    </w:p>
    <w:p w14:paraId="13CA8ED6" w14:textId="77777777" w:rsidR="00C620C4" w:rsidRDefault="00CC1B1A">
      <w:proofErr w:type="gramStart"/>
      <w:r>
        <w:t>Alle projektspezifische erarbeiteten Dokumente</w:t>
      </w:r>
      <w:proofErr w:type="gramEnd"/>
      <w:r>
        <w:t xml:space="preserve"> und Pläne sind dem Auftraggeber im Quellcode (*.</w:t>
      </w:r>
      <w:proofErr w:type="spellStart"/>
      <w:r>
        <w:t>doc</w:t>
      </w:r>
      <w:proofErr w:type="spellEnd"/>
      <w:r>
        <w:t>, *.</w:t>
      </w:r>
      <w:proofErr w:type="spellStart"/>
      <w:r>
        <w:t>xls</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5CD660D6" w14:textId="77777777" w:rsidR="00C620C4" w:rsidRDefault="00C620C4"/>
    <w:p w14:paraId="274DDB51" w14:textId="77777777" w:rsidR="00C620C4" w:rsidRDefault="00CC1B1A">
      <w:r>
        <w:t>Der Auftragnehmer verpflichtet sich, die ordnungsgemäss erstellten Daten dem Auftraggeber kostenlos abzugeben.</w:t>
      </w:r>
    </w:p>
    <w:p w14:paraId="70E389A4" w14:textId="77777777" w:rsidR="00C620C4" w:rsidRDefault="00C620C4"/>
    <w:p w14:paraId="642442E6" w14:textId="77777777" w:rsidR="00C620C4" w:rsidRDefault="00CC1B1A">
      <w:r>
        <w:t>Die Schlussrechnung wird erst zur Zahlung fällig, wenn der Beauftragte die verlangten Daten sowie die weiteren Dokumentationen über das Projekt dem Auftraggeber sowohl in elektronischer als auch in Papierform abgegeben hat.</w:t>
      </w:r>
    </w:p>
    <w:p w14:paraId="5E27682A" w14:textId="77777777" w:rsidR="00C620C4" w:rsidRDefault="00C620C4"/>
    <w:sectPr w:rsidR="00C620C4" w:rsidSect="00CC1B1A">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9CF35" w14:textId="77777777" w:rsidR="0066688F" w:rsidRDefault="0066688F">
      <w:pPr>
        <w:spacing w:before="0" w:after="0" w:line="240" w:lineRule="auto"/>
      </w:pPr>
      <w:r>
        <w:separator/>
      </w:r>
    </w:p>
  </w:endnote>
  <w:endnote w:type="continuationSeparator" w:id="0">
    <w:p w14:paraId="1BFACF7D" w14:textId="77777777" w:rsidR="0066688F" w:rsidRDefault="006668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98F6B" w14:textId="77777777" w:rsidR="00CC1B1A" w:rsidRDefault="00CC1B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CC1B1A" w14:paraId="713D664D" w14:textId="77777777" w:rsidTr="00CC1B1A">
      <w:tc>
        <w:tcPr>
          <w:tcW w:w="144" w:type="dxa"/>
          <w:tcBorders>
            <w:top w:val="single" w:sz="6" w:space="0" w:color="auto"/>
            <w:left w:val="nil"/>
            <w:bottom w:val="nil"/>
            <w:right w:val="nil"/>
          </w:tcBorders>
        </w:tcPr>
        <w:p w14:paraId="75A63692" w14:textId="77777777" w:rsidR="00CC1B1A" w:rsidRPr="00002448" w:rsidRDefault="00CC1B1A" w:rsidP="00CC1B1A">
          <w:pPr>
            <w:jc w:val="left"/>
            <w:rPr>
              <w:position w:val="-7"/>
              <w:sz w:val="15"/>
              <w:szCs w:val="15"/>
            </w:rPr>
          </w:pPr>
        </w:p>
      </w:tc>
      <w:tc>
        <w:tcPr>
          <w:tcW w:w="2673" w:type="dxa"/>
          <w:tcBorders>
            <w:top w:val="single" w:sz="6" w:space="0" w:color="auto"/>
            <w:left w:val="nil"/>
            <w:bottom w:val="nil"/>
            <w:right w:val="nil"/>
          </w:tcBorders>
        </w:tcPr>
        <w:p w14:paraId="04887ECC" w14:textId="77777777" w:rsidR="00CC1B1A" w:rsidRDefault="00CC1B1A" w:rsidP="00CC1B1A">
          <w:pPr>
            <w:pStyle w:val="Fuzeile"/>
            <w:tabs>
              <w:tab w:val="left" w:pos="708"/>
            </w:tabs>
          </w:pPr>
        </w:p>
      </w:tc>
      <w:tc>
        <w:tcPr>
          <w:tcW w:w="2583" w:type="dxa"/>
          <w:tcBorders>
            <w:top w:val="single" w:sz="6" w:space="0" w:color="auto"/>
            <w:left w:val="nil"/>
            <w:bottom w:val="nil"/>
            <w:right w:val="nil"/>
          </w:tcBorders>
        </w:tcPr>
        <w:p w14:paraId="0375000D" w14:textId="77777777" w:rsidR="00CC1B1A" w:rsidRDefault="00CC1B1A" w:rsidP="00CC1B1A">
          <w:pPr>
            <w:pStyle w:val="Fuzeile"/>
          </w:pPr>
        </w:p>
      </w:tc>
      <w:tc>
        <w:tcPr>
          <w:tcW w:w="3044" w:type="dxa"/>
          <w:tcBorders>
            <w:top w:val="single" w:sz="6" w:space="0" w:color="auto"/>
            <w:left w:val="nil"/>
            <w:bottom w:val="nil"/>
            <w:right w:val="nil"/>
          </w:tcBorders>
        </w:tcPr>
        <w:p w14:paraId="3A8F9F15" w14:textId="77777777" w:rsidR="00CC1B1A" w:rsidRDefault="00CC1B1A" w:rsidP="00CC1B1A">
          <w:pPr>
            <w:pStyle w:val="Fuzeile"/>
            <w:jc w:val="right"/>
          </w:pPr>
        </w:p>
      </w:tc>
      <w:tc>
        <w:tcPr>
          <w:tcW w:w="1621" w:type="dxa"/>
          <w:tcBorders>
            <w:top w:val="single" w:sz="6" w:space="0" w:color="auto"/>
            <w:left w:val="nil"/>
            <w:bottom w:val="nil"/>
            <w:right w:val="nil"/>
          </w:tcBorders>
        </w:tcPr>
        <w:p w14:paraId="32D6B07C" w14:textId="77777777" w:rsidR="00CC1B1A" w:rsidRDefault="00CC1B1A" w:rsidP="00CC1B1A">
          <w:pPr>
            <w:pStyle w:val="Fuzeile"/>
            <w:jc w:val="right"/>
          </w:pPr>
          <w:r>
            <w:t xml:space="preserve">Seite </w:t>
          </w:r>
          <w:r>
            <w:fldChar w:fldCharType="begin"/>
          </w:r>
          <w:r>
            <w:instrText xml:space="preserve"> PAGE </w:instrText>
          </w:r>
          <w:r>
            <w:fldChar w:fldCharType="separate"/>
          </w:r>
          <w:r>
            <w:t>2</w:t>
          </w:r>
          <w:r>
            <w:fldChar w:fldCharType="end"/>
          </w:r>
          <w:r>
            <w:t xml:space="preserve"> von </w:t>
          </w:r>
          <w:r>
            <w:fldChar w:fldCharType="begin"/>
          </w:r>
          <w:r>
            <w:instrText xml:space="preserve"> NUMPAGES </w:instrText>
          </w:r>
          <w:r>
            <w:fldChar w:fldCharType="separate"/>
          </w:r>
          <w:r>
            <w:t>2</w:t>
          </w:r>
          <w:r>
            <w:fldChar w:fldCharType="end"/>
          </w:r>
        </w:p>
      </w:tc>
    </w:tr>
  </w:tbl>
  <w:p w14:paraId="5B8A8F55" w14:textId="77777777" w:rsidR="00CC1B1A" w:rsidRPr="00D33E17" w:rsidRDefault="00CC1B1A" w:rsidP="00CC1B1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CC1B1A" w14:paraId="5FD3DE18" w14:textId="77777777" w:rsidTr="00CC1B1A">
      <w:trPr>
        <w:trHeight w:val="567"/>
      </w:trPr>
      <w:tc>
        <w:tcPr>
          <w:tcW w:w="144" w:type="dxa"/>
          <w:tcBorders>
            <w:top w:val="nil"/>
            <w:left w:val="nil"/>
            <w:bottom w:val="single" w:sz="6" w:space="0" w:color="auto"/>
            <w:right w:val="nil"/>
          </w:tcBorders>
          <w:vAlign w:val="bottom"/>
        </w:tcPr>
        <w:p w14:paraId="7A681A0C" w14:textId="77777777" w:rsidR="00CC1B1A" w:rsidRDefault="00CC1B1A" w:rsidP="00CC1B1A">
          <w:pPr>
            <w:pStyle w:val="Fuzeile"/>
          </w:pPr>
        </w:p>
      </w:tc>
      <w:tc>
        <w:tcPr>
          <w:tcW w:w="4251" w:type="dxa"/>
          <w:gridSpan w:val="2"/>
          <w:tcBorders>
            <w:top w:val="nil"/>
            <w:left w:val="nil"/>
            <w:bottom w:val="single" w:sz="6" w:space="0" w:color="auto"/>
            <w:right w:val="nil"/>
          </w:tcBorders>
          <w:vAlign w:val="bottom"/>
        </w:tcPr>
        <w:p w14:paraId="06BC4AB4" w14:textId="77777777" w:rsidR="00CC1B1A" w:rsidRPr="00E83A00" w:rsidRDefault="00CC1B1A" w:rsidP="00CC1B1A">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008A971D" w14:textId="77777777" w:rsidR="00CC1B1A" w:rsidRPr="00E83A00" w:rsidRDefault="00CC1B1A" w:rsidP="00CC1B1A">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CC1B1A" w14:paraId="5B416C9D" w14:textId="77777777" w:rsidTr="00CC1B1A">
      <w:tc>
        <w:tcPr>
          <w:tcW w:w="144" w:type="dxa"/>
          <w:tcBorders>
            <w:top w:val="single" w:sz="6" w:space="0" w:color="auto"/>
            <w:bottom w:val="nil"/>
            <w:right w:val="nil"/>
          </w:tcBorders>
        </w:tcPr>
        <w:p w14:paraId="5DFC1F27" w14:textId="77777777" w:rsidR="00CC1B1A" w:rsidRPr="007444F9" w:rsidRDefault="00CC1B1A" w:rsidP="00CC1B1A">
          <w:pPr>
            <w:pStyle w:val="Fuzeile"/>
          </w:pPr>
        </w:p>
      </w:tc>
      <w:tc>
        <w:tcPr>
          <w:tcW w:w="2673" w:type="dxa"/>
          <w:tcBorders>
            <w:top w:val="single" w:sz="6" w:space="0" w:color="auto"/>
            <w:left w:val="nil"/>
            <w:bottom w:val="nil"/>
            <w:right w:val="nil"/>
          </w:tcBorders>
        </w:tcPr>
        <w:p w14:paraId="2C43F7B5" w14:textId="77777777" w:rsidR="00CC1B1A" w:rsidRDefault="00CC1B1A" w:rsidP="00CC1B1A">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46829ABE" w14:textId="77777777" w:rsidR="00CC1B1A" w:rsidRDefault="00CC1B1A" w:rsidP="00CC1B1A">
          <w:pPr>
            <w:pStyle w:val="Fuzeile"/>
            <w:ind w:left="869"/>
          </w:pPr>
          <w:r>
            <w:t>Version ASTRA deutsch</w:t>
          </w:r>
        </w:p>
      </w:tc>
      <w:tc>
        <w:tcPr>
          <w:tcW w:w="3044" w:type="dxa"/>
          <w:tcBorders>
            <w:top w:val="single" w:sz="6" w:space="0" w:color="auto"/>
            <w:left w:val="nil"/>
            <w:bottom w:val="nil"/>
            <w:right w:val="nil"/>
          </w:tcBorders>
        </w:tcPr>
        <w:p w14:paraId="1B774983" w14:textId="77777777" w:rsidR="00CC1B1A" w:rsidRDefault="00CC1B1A" w:rsidP="00CC1B1A">
          <w:pPr>
            <w:pStyle w:val="Fuzeile"/>
            <w:jc w:val="right"/>
          </w:pPr>
        </w:p>
      </w:tc>
      <w:tc>
        <w:tcPr>
          <w:tcW w:w="1621" w:type="dxa"/>
          <w:tcBorders>
            <w:top w:val="single" w:sz="6" w:space="0" w:color="auto"/>
            <w:left w:val="nil"/>
            <w:bottom w:val="nil"/>
            <w:right w:val="nil"/>
          </w:tcBorders>
        </w:tcPr>
        <w:p w14:paraId="4A4BDBF0" w14:textId="77777777" w:rsidR="00CC1B1A" w:rsidRDefault="00CC1B1A" w:rsidP="00CC1B1A">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14:paraId="77F0A87C" w14:textId="77777777" w:rsidR="00CC1B1A" w:rsidRPr="00477D2D" w:rsidRDefault="00CC1B1A" w:rsidP="00CC1B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40864" w14:textId="77777777" w:rsidR="0066688F" w:rsidRDefault="0066688F">
      <w:pPr>
        <w:spacing w:before="0" w:after="0" w:line="240" w:lineRule="auto"/>
      </w:pPr>
      <w:r>
        <w:separator/>
      </w:r>
    </w:p>
  </w:footnote>
  <w:footnote w:type="continuationSeparator" w:id="0">
    <w:p w14:paraId="56943AFF" w14:textId="77777777" w:rsidR="0066688F" w:rsidRDefault="0066688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D38E" w14:textId="77777777" w:rsidR="00CC1B1A" w:rsidRDefault="00CC1B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CC1B1A" w14:paraId="75487D36" w14:textId="77777777">
      <w:trPr>
        <w:cantSplit/>
        <w:trHeight w:hRule="exact" w:val="267"/>
      </w:trPr>
      <w:tc>
        <w:tcPr>
          <w:tcW w:w="9214" w:type="dxa"/>
        </w:tcPr>
        <w:p w14:paraId="079EE1C8" w14:textId="77777777" w:rsidR="00CC1B1A" w:rsidRPr="00D33E17" w:rsidRDefault="00CC1B1A" w:rsidP="00CC1B1A"/>
      </w:tc>
    </w:tr>
  </w:tbl>
  <w:p w14:paraId="78F86C5C" w14:textId="77777777" w:rsidR="00CC1B1A" w:rsidRPr="00D33E17" w:rsidRDefault="00CC1B1A" w:rsidP="00CC1B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CC1B1A" w:rsidRPr="00905F6B" w14:paraId="6D0E32AF" w14:textId="77777777" w:rsidTr="00CC1B1A">
      <w:trPr>
        <w:cantSplit/>
        <w:trHeight w:val="1987"/>
      </w:trPr>
      <w:tc>
        <w:tcPr>
          <w:tcW w:w="5369" w:type="dxa"/>
          <w:tcMar>
            <w:left w:w="0" w:type="dxa"/>
          </w:tcMar>
        </w:tcPr>
        <w:p w14:paraId="1E2051FB" w14:textId="77777777" w:rsidR="00CC1B1A" w:rsidRPr="00F84B4E" w:rsidRDefault="00CC1B1A" w:rsidP="00CC1B1A">
          <w:pPr>
            <w:tabs>
              <w:tab w:val="right" w:pos="9071"/>
            </w:tabs>
            <w:spacing w:line="240" w:lineRule="auto"/>
            <w:ind w:right="-40"/>
            <w:rPr>
              <w:kern w:val="22"/>
              <w:sz w:val="16"/>
              <w:szCs w:val="16"/>
            </w:rPr>
          </w:pPr>
          <w:r>
            <w:rPr>
              <w:noProof/>
              <w:kern w:val="22"/>
              <w:sz w:val="16"/>
              <w:szCs w:val="16"/>
              <w:lang w:eastAsia="de-CH"/>
            </w:rPr>
            <w:drawing>
              <wp:inline distT="0" distB="0" distL="0" distR="0" wp14:anchorId="73C88327" wp14:editId="6E5C694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58F5CE71" w14:textId="77777777" w:rsidR="00CC1B1A" w:rsidRPr="00F84B4E" w:rsidRDefault="00CC1B1A" w:rsidP="00CC1B1A">
          <w:pPr>
            <w:tabs>
              <w:tab w:val="right" w:pos="9071"/>
            </w:tabs>
            <w:spacing w:after="20" w:line="240" w:lineRule="auto"/>
            <w:ind w:left="573" w:right="-40"/>
            <w:rPr>
              <w:kern w:val="22"/>
              <w:sz w:val="16"/>
              <w:szCs w:val="16"/>
            </w:rPr>
          </w:pPr>
        </w:p>
        <w:p w14:paraId="68FDB118" w14:textId="77777777" w:rsidR="00CC1B1A" w:rsidRPr="00F84B4E" w:rsidRDefault="00CC1B1A" w:rsidP="00CC1B1A">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677FE312" w14:textId="77777777" w:rsidR="00CC1B1A" w:rsidRPr="00F84B4E" w:rsidRDefault="00CC1B1A" w:rsidP="00CC1B1A">
          <w:pPr>
            <w:tabs>
              <w:tab w:val="right" w:pos="9071"/>
            </w:tabs>
            <w:spacing w:line="240" w:lineRule="auto"/>
            <w:ind w:left="595" w:right="-40"/>
            <w:rPr>
              <w:kern w:val="22"/>
              <w:sz w:val="16"/>
              <w:szCs w:val="16"/>
            </w:rPr>
          </w:pPr>
        </w:p>
        <w:p w14:paraId="30372552" w14:textId="77777777" w:rsidR="00CC1B1A" w:rsidRPr="00F84B4E" w:rsidRDefault="00CC1B1A" w:rsidP="00CC1B1A">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4E9F9753" w14:textId="77777777" w:rsidR="00CC1B1A" w:rsidRDefault="00CC1B1A" w:rsidP="00CC1B1A">
          <w:pPr>
            <w:tabs>
              <w:tab w:val="right" w:pos="9071"/>
            </w:tabs>
            <w:spacing w:line="240" w:lineRule="auto"/>
            <w:ind w:left="335" w:right="-40"/>
            <w:rPr>
              <w:b/>
              <w:kern w:val="22"/>
              <w:sz w:val="16"/>
              <w:szCs w:val="16"/>
            </w:rPr>
          </w:pPr>
          <w:r>
            <w:rPr>
              <w:noProof/>
              <w:lang w:eastAsia="de-CH"/>
            </w:rPr>
            <w:drawing>
              <wp:inline distT="0" distB="0" distL="0" distR="0" wp14:anchorId="6A408BCE" wp14:editId="49406023">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5B7D3181" w14:textId="77777777" w:rsidR="00CC1B1A" w:rsidRDefault="00CC1B1A" w:rsidP="00CC1B1A">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6CE10058" w14:textId="77777777" w:rsidR="00CC1B1A" w:rsidRPr="004C2EC3" w:rsidRDefault="00CC1B1A" w:rsidP="00CC1B1A">
          <w:pPr>
            <w:pStyle w:val="KBOB-Logo-Kopfzeile"/>
            <w:spacing w:before="0" w:after="0"/>
            <w:ind w:left="335"/>
            <w:jc w:val="left"/>
            <w:rPr>
              <w:noProof w:val="0"/>
              <w:sz w:val="15"/>
              <w:szCs w:val="15"/>
              <w:lang w:val="en-US"/>
            </w:rPr>
          </w:pPr>
          <w:proofErr w:type="spellStart"/>
          <w:r w:rsidRPr="004C2EC3">
            <w:rPr>
              <w:noProof w:val="0"/>
              <w:sz w:val="15"/>
              <w:szCs w:val="15"/>
              <w:lang w:val="en-US"/>
            </w:rPr>
            <w:t>Conférence</w:t>
          </w:r>
          <w:proofErr w:type="spellEnd"/>
          <w:r w:rsidRPr="004C2EC3">
            <w:rPr>
              <w:noProof w:val="0"/>
              <w:sz w:val="15"/>
              <w:szCs w:val="15"/>
              <w:lang w:val="en-US"/>
            </w:rPr>
            <w:t xml:space="preserve"> de coordination des services de la construction et des immeubles des </w:t>
          </w:r>
          <w:proofErr w:type="spellStart"/>
          <w:r w:rsidRPr="004C2EC3">
            <w:rPr>
              <w:noProof w:val="0"/>
              <w:sz w:val="15"/>
              <w:szCs w:val="15"/>
              <w:lang w:val="en-US"/>
            </w:rPr>
            <w:t>maî</w:t>
          </w:r>
          <w:r>
            <w:rPr>
              <w:noProof w:val="0"/>
              <w:sz w:val="15"/>
              <w:szCs w:val="15"/>
              <w:lang w:val="en-US"/>
            </w:rPr>
            <w:t>-</w:t>
          </w:r>
          <w:r w:rsidRPr="004C2EC3">
            <w:rPr>
              <w:noProof w:val="0"/>
              <w:sz w:val="15"/>
              <w:szCs w:val="15"/>
              <w:lang w:val="en-US"/>
            </w:rPr>
            <w:t>tres</w:t>
          </w:r>
          <w:proofErr w:type="spellEnd"/>
          <w:r w:rsidRPr="004C2EC3">
            <w:rPr>
              <w:noProof w:val="0"/>
              <w:sz w:val="15"/>
              <w:szCs w:val="15"/>
              <w:lang w:val="en-US"/>
            </w:rPr>
            <w:t xml:space="preserve"> </w:t>
          </w:r>
          <w:proofErr w:type="spellStart"/>
          <w:r w:rsidRPr="004C2EC3">
            <w:rPr>
              <w:noProof w:val="0"/>
              <w:sz w:val="15"/>
              <w:szCs w:val="15"/>
              <w:lang w:val="en-US"/>
            </w:rPr>
            <w:t>d’ouvrage</w:t>
          </w:r>
          <w:proofErr w:type="spellEnd"/>
          <w:r w:rsidRPr="004C2EC3">
            <w:rPr>
              <w:noProof w:val="0"/>
              <w:sz w:val="15"/>
              <w:szCs w:val="15"/>
              <w:lang w:val="en-US"/>
            </w:rPr>
            <w:t xml:space="preserve"> publics</w:t>
          </w:r>
        </w:p>
        <w:p w14:paraId="0ED7320C" w14:textId="77777777" w:rsidR="00CC1B1A" w:rsidRPr="004C2EC3" w:rsidRDefault="00CC1B1A" w:rsidP="00CC1B1A">
          <w:pPr>
            <w:pStyle w:val="KBOB-Logo-Kopfzeile"/>
            <w:spacing w:before="0" w:after="0"/>
            <w:ind w:left="335"/>
            <w:jc w:val="left"/>
            <w:rPr>
              <w:noProof w:val="0"/>
              <w:sz w:val="15"/>
              <w:szCs w:val="15"/>
              <w:lang w:val="en-US"/>
            </w:rPr>
          </w:pPr>
          <w:proofErr w:type="spellStart"/>
          <w:r w:rsidRPr="004C2EC3">
            <w:rPr>
              <w:noProof w:val="0"/>
              <w:sz w:val="15"/>
              <w:szCs w:val="15"/>
              <w:lang w:val="en-US"/>
            </w:rPr>
            <w:t>Conferenza</w:t>
          </w:r>
          <w:proofErr w:type="spellEnd"/>
          <w:r w:rsidRPr="004C2EC3">
            <w:rPr>
              <w:noProof w:val="0"/>
              <w:sz w:val="15"/>
              <w:szCs w:val="15"/>
              <w:lang w:val="en-US"/>
            </w:rPr>
            <w:t xml:space="preserve"> di </w:t>
          </w:r>
          <w:proofErr w:type="spellStart"/>
          <w:r w:rsidRPr="004C2EC3">
            <w:rPr>
              <w:noProof w:val="0"/>
              <w:sz w:val="15"/>
              <w:szCs w:val="15"/>
              <w:lang w:val="en-US"/>
            </w:rPr>
            <w:t>coordinamento</w:t>
          </w:r>
          <w:proofErr w:type="spellEnd"/>
          <w:r w:rsidRPr="004C2EC3">
            <w:rPr>
              <w:noProof w:val="0"/>
              <w:sz w:val="15"/>
              <w:szCs w:val="15"/>
              <w:lang w:val="en-US"/>
            </w:rPr>
            <w:t xml:space="preserve"> </w:t>
          </w:r>
          <w:proofErr w:type="spellStart"/>
          <w:r w:rsidRPr="004C2EC3">
            <w:rPr>
              <w:noProof w:val="0"/>
              <w:sz w:val="15"/>
              <w:szCs w:val="15"/>
              <w:lang w:val="en-US"/>
            </w:rPr>
            <w:t>degli</w:t>
          </w:r>
          <w:proofErr w:type="spellEnd"/>
          <w:r w:rsidRPr="004C2EC3">
            <w:rPr>
              <w:noProof w:val="0"/>
              <w:sz w:val="15"/>
              <w:szCs w:val="15"/>
              <w:lang w:val="en-US"/>
            </w:rPr>
            <w:t xml:space="preserve"> </w:t>
          </w:r>
          <w:proofErr w:type="spellStart"/>
          <w:r w:rsidRPr="004C2EC3">
            <w:rPr>
              <w:noProof w:val="0"/>
              <w:sz w:val="15"/>
              <w:szCs w:val="15"/>
              <w:lang w:val="en-US"/>
            </w:rPr>
            <w:t>organi</w:t>
          </w:r>
          <w:proofErr w:type="spellEnd"/>
          <w:r w:rsidRPr="004C2EC3">
            <w:rPr>
              <w:noProof w:val="0"/>
              <w:sz w:val="15"/>
              <w:szCs w:val="15"/>
              <w:lang w:val="en-US"/>
            </w:rPr>
            <w:t xml:space="preserve"> </w:t>
          </w:r>
          <w:proofErr w:type="spellStart"/>
          <w:r w:rsidRPr="004C2EC3">
            <w:rPr>
              <w:noProof w:val="0"/>
              <w:sz w:val="15"/>
              <w:szCs w:val="15"/>
              <w:lang w:val="en-US"/>
            </w:rPr>
            <w:t>della</w:t>
          </w:r>
          <w:proofErr w:type="spellEnd"/>
          <w:r w:rsidRPr="004C2EC3">
            <w:rPr>
              <w:noProof w:val="0"/>
              <w:sz w:val="15"/>
              <w:szCs w:val="15"/>
              <w:lang w:val="en-US"/>
            </w:rPr>
            <w:t xml:space="preserve"> </w:t>
          </w:r>
          <w:proofErr w:type="spellStart"/>
          <w:r w:rsidRPr="004C2EC3">
            <w:rPr>
              <w:noProof w:val="0"/>
              <w:sz w:val="15"/>
              <w:szCs w:val="15"/>
              <w:lang w:val="en-US"/>
            </w:rPr>
            <w:t>costruzione</w:t>
          </w:r>
          <w:proofErr w:type="spellEnd"/>
          <w:r w:rsidRPr="004C2EC3">
            <w:rPr>
              <w:noProof w:val="0"/>
              <w:sz w:val="15"/>
              <w:szCs w:val="15"/>
              <w:lang w:val="en-US"/>
            </w:rPr>
            <w:t xml:space="preserve"> e </w:t>
          </w:r>
          <w:proofErr w:type="spellStart"/>
          <w:r w:rsidRPr="004C2EC3">
            <w:rPr>
              <w:noProof w:val="0"/>
              <w:sz w:val="15"/>
              <w:szCs w:val="15"/>
              <w:lang w:val="en-US"/>
            </w:rPr>
            <w:t>degli</w:t>
          </w:r>
          <w:proofErr w:type="spellEnd"/>
          <w:r w:rsidRPr="004C2EC3">
            <w:rPr>
              <w:noProof w:val="0"/>
              <w:sz w:val="15"/>
              <w:szCs w:val="15"/>
              <w:lang w:val="en-US"/>
            </w:rPr>
            <w:t xml:space="preserve"> </w:t>
          </w:r>
          <w:proofErr w:type="spellStart"/>
          <w:r w:rsidRPr="004C2EC3">
            <w:rPr>
              <w:noProof w:val="0"/>
              <w:sz w:val="15"/>
              <w:szCs w:val="15"/>
              <w:lang w:val="en-US"/>
            </w:rPr>
            <w:t>immobili</w:t>
          </w:r>
          <w:proofErr w:type="spellEnd"/>
          <w:r w:rsidRPr="004C2EC3">
            <w:rPr>
              <w:noProof w:val="0"/>
              <w:sz w:val="15"/>
              <w:szCs w:val="15"/>
              <w:lang w:val="en-US"/>
            </w:rPr>
            <w:t xml:space="preserve"> </w:t>
          </w:r>
          <w:proofErr w:type="spellStart"/>
          <w:r w:rsidRPr="004C2EC3">
            <w:rPr>
              <w:noProof w:val="0"/>
              <w:sz w:val="15"/>
              <w:szCs w:val="15"/>
              <w:lang w:val="en-US"/>
            </w:rPr>
            <w:t>dei</w:t>
          </w:r>
          <w:proofErr w:type="spellEnd"/>
          <w:r w:rsidRPr="004C2EC3">
            <w:rPr>
              <w:noProof w:val="0"/>
              <w:sz w:val="15"/>
              <w:szCs w:val="15"/>
              <w:lang w:val="en-US"/>
            </w:rPr>
            <w:t xml:space="preserve"> com</w:t>
          </w:r>
          <w:r>
            <w:rPr>
              <w:noProof w:val="0"/>
              <w:sz w:val="15"/>
              <w:szCs w:val="15"/>
              <w:lang w:val="en-US"/>
            </w:rPr>
            <w:t>-</w:t>
          </w:r>
          <w:proofErr w:type="spellStart"/>
          <w:r w:rsidRPr="004C2EC3">
            <w:rPr>
              <w:noProof w:val="0"/>
              <w:sz w:val="15"/>
              <w:szCs w:val="15"/>
              <w:lang w:val="en-US"/>
            </w:rPr>
            <w:t>mittenti</w:t>
          </w:r>
          <w:proofErr w:type="spellEnd"/>
          <w:r w:rsidRPr="004C2EC3">
            <w:rPr>
              <w:noProof w:val="0"/>
              <w:sz w:val="15"/>
              <w:szCs w:val="15"/>
              <w:lang w:val="en-US"/>
            </w:rPr>
            <w:t xml:space="preserve"> </w:t>
          </w:r>
          <w:proofErr w:type="spellStart"/>
          <w:r w:rsidRPr="004C2EC3">
            <w:rPr>
              <w:noProof w:val="0"/>
              <w:sz w:val="15"/>
              <w:szCs w:val="15"/>
              <w:lang w:val="en-US"/>
            </w:rPr>
            <w:t>della</w:t>
          </w:r>
          <w:proofErr w:type="spellEnd"/>
          <w:r w:rsidRPr="004C2EC3">
            <w:rPr>
              <w:noProof w:val="0"/>
              <w:sz w:val="15"/>
              <w:szCs w:val="15"/>
              <w:lang w:val="en-US"/>
            </w:rPr>
            <w:t xml:space="preserve"> </w:t>
          </w:r>
          <w:proofErr w:type="spellStart"/>
          <w:r w:rsidRPr="004C2EC3">
            <w:rPr>
              <w:noProof w:val="0"/>
              <w:sz w:val="15"/>
              <w:szCs w:val="15"/>
              <w:lang w:val="en-US"/>
            </w:rPr>
            <w:t>costruzione</w:t>
          </w:r>
          <w:proofErr w:type="spellEnd"/>
          <w:r w:rsidRPr="004C2EC3">
            <w:rPr>
              <w:noProof w:val="0"/>
              <w:sz w:val="15"/>
              <w:szCs w:val="15"/>
              <w:lang w:val="en-US"/>
            </w:rPr>
            <w:t xml:space="preserve"> </w:t>
          </w:r>
          <w:proofErr w:type="spellStart"/>
          <w:r w:rsidRPr="004C2EC3">
            <w:rPr>
              <w:noProof w:val="0"/>
              <w:sz w:val="15"/>
              <w:szCs w:val="15"/>
              <w:lang w:val="en-US"/>
            </w:rPr>
            <w:t>pubblici</w:t>
          </w:r>
          <w:proofErr w:type="spellEnd"/>
        </w:p>
        <w:p w14:paraId="70A7B66C" w14:textId="77777777" w:rsidR="00CC1B1A" w:rsidRPr="004C2EC3" w:rsidRDefault="00CC1B1A" w:rsidP="00CC1B1A">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54BB61AD" w14:textId="77777777" w:rsidR="00CC1B1A" w:rsidRPr="004C2EC3" w:rsidRDefault="00CC1B1A" w:rsidP="00CC1B1A">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335E0" w14:textId="77777777" w:rsidR="00CC1B1A" w:rsidRPr="001F5C26" w:rsidRDefault="00CC1B1A" w:rsidP="00CC1B1A">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5B5D02"/>
    <w:multiLevelType w:val="hybridMultilevel"/>
    <w:tmpl w:val="6E0A0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6A6643"/>
    <w:multiLevelType w:val="hybridMultilevel"/>
    <w:tmpl w:val="BA1A1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C07A83C0">
      <w:numFmt w:val="bullet"/>
      <w:lvlText w:val="-"/>
      <w:lvlJc w:val="left"/>
      <w:pPr>
        <w:tabs>
          <w:tab w:val="num" w:pos="360"/>
        </w:tabs>
        <w:ind w:left="360" w:hanging="360"/>
      </w:pPr>
      <w:rPr>
        <w:rFonts w:ascii="Arial" w:eastAsia="Times New Roman" w:hAnsi="Arial" w:cs="Arial" w:hint="default"/>
      </w:rPr>
    </w:lvl>
    <w:lvl w:ilvl="1" w:tplc="E49CE100" w:tentative="1">
      <w:start w:val="1"/>
      <w:numFmt w:val="bullet"/>
      <w:lvlText w:val="o"/>
      <w:lvlJc w:val="left"/>
      <w:pPr>
        <w:tabs>
          <w:tab w:val="num" w:pos="1080"/>
        </w:tabs>
        <w:ind w:left="1080" w:hanging="360"/>
      </w:pPr>
      <w:rPr>
        <w:rFonts w:ascii="Courier New" w:hAnsi="Courier New" w:cs="Courier New" w:hint="default"/>
      </w:rPr>
    </w:lvl>
    <w:lvl w:ilvl="2" w:tplc="55DA07B0" w:tentative="1">
      <w:start w:val="1"/>
      <w:numFmt w:val="bullet"/>
      <w:lvlText w:val=""/>
      <w:lvlJc w:val="left"/>
      <w:pPr>
        <w:tabs>
          <w:tab w:val="num" w:pos="1800"/>
        </w:tabs>
        <w:ind w:left="1800" w:hanging="360"/>
      </w:pPr>
      <w:rPr>
        <w:rFonts w:ascii="Wingdings" w:hAnsi="Wingdings" w:hint="default"/>
      </w:rPr>
    </w:lvl>
    <w:lvl w:ilvl="3" w:tplc="6B8E8E42" w:tentative="1">
      <w:start w:val="1"/>
      <w:numFmt w:val="bullet"/>
      <w:lvlText w:val=""/>
      <w:lvlJc w:val="left"/>
      <w:pPr>
        <w:tabs>
          <w:tab w:val="num" w:pos="2520"/>
        </w:tabs>
        <w:ind w:left="2520" w:hanging="360"/>
      </w:pPr>
      <w:rPr>
        <w:rFonts w:ascii="Symbol" w:hAnsi="Symbol" w:hint="default"/>
      </w:rPr>
    </w:lvl>
    <w:lvl w:ilvl="4" w:tplc="DC867D90" w:tentative="1">
      <w:start w:val="1"/>
      <w:numFmt w:val="bullet"/>
      <w:lvlText w:val="o"/>
      <w:lvlJc w:val="left"/>
      <w:pPr>
        <w:tabs>
          <w:tab w:val="num" w:pos="3240"/>
        </w:tabs>
        <w:ind w:left="3240" w:hanging="360"/>
      </w:pPr>
      <w:rPr>
        <w:rFonts w:ascii="Courier New" w:hAnsi="Courier New" w:cs="Courier New" w:hint="default"/>
      </w:rPr>
    </w:lvl>
    <w:lvl w:ilvl="5" w:tplc="901892B4" w:tentative="1">
      <w:start w:val="1"/>
      <w:numFmt w:val="bullet"/>
      <w:lvlText w:val=""/>
      <w:lvlJc w:val="left"/>
      <w:pPr>
        <w:tabs>
          <w:tab w:val="num" w:pos="3960"/>
        </w:tabs>
        <w:ind w:left="3960" w:hanging="360"/>
      </w:pPr>
      <w:rPr>
        <w:rFonts w:ascii="Wingdings" w:hAnsi="Wingdings" w:hint="default"/>
      </w:rPr>
    </w:lvl>
    <w:lvl w:ilvl="6" w:tplc="AE5EC8D6" w:tentative="1">
      <w:start w:val="1"/>
      <w:numFmt w:val="bullet"/>
      <w:lvlText w:val=""/>
      <w:lvlJc w:val="left"/>
      <w:pPr>
        <w:tabs>
          <w:tab w:val="num" w:pos="4680"/>
        </w:tabs>
        <w:ind w:left="4680" w:hanging="360"/>
      </w:pPr>
      <w:rPr>
        <w:rFonts w:ascii="Symbol" w:hAnsi="Symbol" w:hint="default"/>
      </w:rPr>
    </w:lvl>
    <w:lvl w:ilvl="7" w:tplc="33BC3D3E" w:tentative="1">
      <w:start w:val="1"/>
      <w:numFmt w:val="bullet"/>
      <w:lvlText w:val="o"/>
      <w:lvlJc w:val="left"/>
      <w:pPr>
        <w:tabs>
          <w:tab w:val="num" w:pos="5400"/>
        </w:tabs>
        <w:ind w:left="5400" w:hanging="360"/>
      </w:pPr>
      <w:rPr>
        <w:rFonts w:ascii="Courier New" w:hAnsi="Courier New" w:cs="Courier New" w:hint="default"/>
      </w:rPr>
    </w:lvl>
    <w:lvl w:ilvl="8" w:tplc="C2BE65D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D695BA8"/>
    <w:multiLevelType w:val="hybridMultilevel"/>
    <w:tmpl w:val="17DE13FA"/>
    <w:lvl w:ilvl="0" w:tplc="3978264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5DB8B90C" w:tentative="1">
      <w:start w:val="1"/>
      <w:numFmt w:val="bullet"/>
      <w:lvlText w:val="o"/>
      <w:lvlJc w:val="left"/>
      <w:pPr>
        <w:tabs>
          <w:tab w:val="num" w:pos="1440"/>
        </w:tabs>
        <w:ind w:left="1440" w:hanging="360"/>
      </w:pPr>
      <w:rPr>
        <w:rFonts w:ascii="Courier New" w:hAnsi="Courier New" w:cs="Courier New" w:hint="default"/>
      </w:rPr>
    </w:lvl>
    <w:lvl w:ilvl="2" w:tplc="7CFA1466" w:tentative="1">
      <w:start w:val="1"/>
      <w:numFmt w:val="bullet"/>
      <w:lvlText w:val=""/>
      <w:lvlJc w:val="left"/>
      <w:pPr>
        <w:tabs>
          <w:tab w:val="num" w:pos="2160"/>
        </w:tabs>
        <w:ind w:left="2160" w:hanging="360"/>
      </w:pPr>
      <w:rPr>
        <w:rFonts w:ascii="Wingdings" w:hAnsi="Wingdings" w:hint="default"/>
      </w:rPr>
    </w:lvl>
    <w:lvl w:ilvl="3" w:tplc="11B0F634" w:tentative="1">
      <w:start w:val="1"/>
      <w:numFmt w:val="bullet"/>
      <w:lvlText w:val=""/>
      <w:lvlJc w:val="left"/>
      <w:pPr>
        <w:tabs>
          <w:tab w:val="num" w:pos="2880"/>
        </w:tabs>
        <w:ind w:left="2880" w:hanging="360"/>
      </w:pPr>
      <w:rPr>
        <w:rFonts w:ascii="Symbol" w:hAnsi="Symbol" w:hint="default"/>
      </w:rPr>
    </w:lvl>
    <w:lvl w:ilvl="4" w:tplc="EF5C24C0" w:tentative="1">
      <w:start w:val="1"/>
      <w:numFmt w:val="bullet"/>
      <w:lvlText w:val="o"/>
      <w:lvlJc w:val="left"/>
      <w:pPr>
        <w:tabs>
          <w:tab w:val="num" w:pos="3600"/>
        </w:tabs>
        <w:ind w:left="3600" w:hanging="360"/>
      </w:pPr>
      <w:rPr>
        <w:rFonts w:ascii="Courier New" w:hAnsi="Courier New" w:cs="Courier New" w:hint="default"/>
      </w:rPr>
    </w:lvl>
    <w:lvl w:ilvl="5" w:tplc="5A502568" w:tentative="1">
      <w:start w:val="1"/>
      <w:numFmt w:val="bullet"/>
      <w:lvlText w:val=""/>
      <w:lvlJc w:val="left"/>
      <w:pPr>
        <w:tabs>
          <w:tab w:val="num" w:pos="4320"/>
        </w:tabs>
        <w:ind w:left="4320" w:hanging="360"/>
      </w:pPr>
      <w:rPr>
        <w:rFonts w:ascii="Wingdings" w:hAnsi="Wingdings" w:hint="default"/>
      </w:rPr>
    </w:lvl>
    <w:lvl w:ilvl="6" w:tplc="4CB64048" w:tentative="1">
      <w:start w:val="1"/>
      <w:numFmt w:val="bullet"/>
      <w:lvlText w:val=""/>
      <w:lvlJc w:val="left"/>
      <w:pPr>
        <w:tabs>
          <w:tab w:val="num" w:pos="5040"/>
        </w:tabs>
        <w:ind w:left="5040" w:hanging="360"/>
      </w:pPr>
      <w:rPr>
        <w:rFonts w:ascii="Symbol" w:hAnsi="Symbol" w:hint="default"/>
      </w:rPr>
    </w:lvl>
    <w:lvl w:ilvl="7" w:tplc="9444600C" w:tentative="1">
      <w:start w:val="1"/>
      <w:numFmt w:val="bullet"/>
      <w:lvlText w:val="o"/>
      <w:lvlJc w:val="left"/>
      <w:pPr>
        <w:tabs>
          <w:tab w:val="num" w:pos="5760"/>
        </w:tabs>
        <w:ind w:left="5760" w:hanging="360"/>
      </w:pPr>
      <w:rPr>
        <w:rFonts w:ascii="Courier New" w:hAnsi="Courier New" w:cs="Courier New" w:hint="default"/>
      </w:rPr>
    </w:lvl>
    <w:lvl w:ilvl="8" w:tplc="1EE0BE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510D66"/>
    <w:multiLevelType w:val="hybridMultilevel"/>
    <w:tmpl w:val="893889FE"/>
    <w:lvl w:ilvl="0" w:tplc="C9DA2F90">
      <w:start w:val="1"/>
      <w:numFmt w:val="decimal"/>
      <w:lvlText w:val="16.%1"/>
      <w:lvlJc w:val="left"/>
      <w:pPr>
        <w:tabs>
          <w:tab w:val="num" w:pos="360"/>
        </w:tabs>
        <w:ind w:left="360" w:hanging="360"/>
      </w:pPr>
      <w:rPr>
        <w:rFonts w:hint="default"/>
      </w:rPr>
    </w:lvl>
    <w:lvl w:ilvl="1" w:tplc="0C1248CC" w:tentative="1">
      <w:start w:val="1"/>
      <w:numFmt w:val="lowerLetter"/>
      <w:lvlText w:val="%2."/>
      <w:lvlJc w:val="left"/>
      <w:pPr>
        <w:tabs>
          <w:tab w:val="num" w:pos="591"/>
        </w:tabs>
        <w:ind w:left="591" w:hanging="360"/>
      </w:pPr>
    </w:lvl>
    <w:lvl w:ilvl="2" w:tplc="335CACB4" w:tentative="1">
      <w:start w:val="1"/>
      <w:numFmt w:val="lowerRoman"/>
      <w:lvlText w:val="%3."/>
      <w:lvlJc w:val="right"/>
      <w:pPr>
        <w:tabs>
          <w:tab w:val="num" w:pos="1311"/>
        </w:tabs>
        <w:ind w:left="1311" w:hanging="180"/>
      </w:pPr>
    </w:lvl>
    <w:lvl w:ilvl="3" w:tplc="2442478C" w:tentative="1">
      <w:start w:val="1"/>
      <w:numFmt w:val="decimal"/>
      <w:lvlText w:val="%4."/>
      <w:lvlJc w:val="left"/>
      <w:pPr>
        <w:tabs>
          <w:tab w:val="num" w:pos="2031"/>
        </w:tabs>
        <w:ind w:left="2031" w:hanging="360"/>
      </w:pPr>
    </w:lvl>
    <w:lvl w:ilvl="4" w:tplc="50AC6002" w:tentative="1">
      <w:start w:val="1"/>
      <w:numFmt w:val="lowerLetter"/>
      <w:lvlText w:val="%5."/>
      <w:lvlJc w:val="left"/>
      <w:pPr>
        <w:tabs>
          <w:tab w:val="num" w:pos="2751"/>
        </w:tabs>
        <w:ind w:left="2751" w:hanging="360"/>
      </w:pPr>
    </w:lvl>
    <w:lvl w:ilvl="5" w:tplc="B0FEAD64" w:tentative="1">
      <w:start w:val="1"/>
      <w:numFmt w:val="lowerRoman"/>
      <w:lvlText w:val="%6."/>
      <w:lvlJc w:val="right"/>
      <w:pPr>
        <w:tabs>
          <w:tab w:val="num" w:pos="3471"/>
        </w:tabs>
        <w:ind w:left="3471" w:hanging="180"/>
      </w:pPr>
    </w:lvl>
    <w:lvl w:ilvl="6" w:tplc="732CE8D0" w:tentative="1">
      <w:start w:val="1"/>
      <w:numFmt w:val="decimal"/>
      <w:lvlText w:val="%7."/>
      <w:lvlJc w:val="left"/>
      <w:pPr>
        <w:tabs>
          <w:tab w:val="num" w:pos="4191"/>
        </w:tabs>
        <w:ind w:left="4191" w:hanging="360"/>
      </w:pPr>
    </w:lvl>
    <w:lvl w:ilvl="7" w:tplc="F56AA314" w:tentative="1">
      <w:start w:val="1"/>
      <w:numFmt w:val="lowerLetter"/>
      <w:lvlText w:val="%8."/>
      <w:lvlJc w:val="left"/>
      <w:pPr>
        <w:tabs>
          <w:tab w:val="num" w:pos="4911"/>
        </w:tabs>
        <w:ind w:left="4911" w:hanging="360"/>
      </w:pPr>
    </w:lvl>
    <w:lvl w:ilvl="8" w:tplc="A77229F4" w:tentative="1">
      <w:start w:val="1"/>
      <w:numFmt w:val="lowerRoman"/>
      <w:lvlText w:val="%9."/>
      <w:lvlJc w:val="right"/>
      <w:pPr>
        <w:tabs>
          <w:tab w:val="num" w:pos="5631"/>
        </w:tabs>
        <w:ind w:left="5631" w:hanging="180"/>
      </w:pPr>
    </w:lvl>
  </w:abstractNum>
  <w:abstractNum w:abstractNumId="22" w15:restartNumberingAfterBreak="0">
    <w:nsid w:val="37C95ACA"/>
    <w:multiLevelType w:val="hybridMultilevel"/>
    <w:tmpl w:val="978A1B18"/>
    <w:lvl w:ilvl="0" w:tplc="60EEE0E8">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CF847C68" w:tentative="1">
      <w:start w:val="1"/>
      <w:numFmt w:val="bullet"/>
      <w:lvlText w:val="o"/>
      <w:lvlJc w:val="left"/>
      <w:pPr>
        <w:tabs>
          <w:tab w:val="num" w:pos="1440"/>
        </w:tabs>
        <w:ind w:left="1440" w:hanging="360"/>
      </w:pPr>
      <w:rPr>
        <w:rFonts w:ascii="Courier New" w:hAnsi="Courier New" w:cs="Courier New" w:hint="default"/>
      </w:rPr>
    </w:lvl>
    <w:lvl w:ilvl="2" w:tplc="16D070B8" w:tentative="1">
      <w:start w:val="1"/>
      <w:numFmt w:val="bullet"/>
      <w:lvlText w:val=""/>
      <w:lvlJc w:val="left"/>
      <w:pPr>
        <w:tabs>
          <w:tab w:val="num" w:pos="2160"/>
        </w:tabs>
        <w:ind w:left="2160" w:hanging="360"/>
      </w:pPr>
      <w:rPr>
        <w:rFonts w:ascii="Wingdings" w:hAnsi="Wingdings" w:hint="default"/>
      </w:rPr>
    </w:lvl>
    <w:lvl w:ilvl="3" w:tplc="D5E8DBC8" w:tentative="1">
      <w:start w:val="1"/>
      <w:numFmt w:val="bullet"/>
      <w:lvlText w:val=""/>
      <w:lvlJc w:val="left"/>
      <w:pPr>
        <w:tabs>
          <w:tab w:val="num" w:pos="2880"/>
        </w:tabs>
        <w:ind w:left="2880" w:hanging="360"/>
      </w:pPr>
      <w:rPr>
        <w:rFonts w:ascii="Symbol" w:hAnsi="Symbol" w:hint="default"/>
      </w:rPr>
    </w:lvl>
    <w:lvl w:ilvl="4" w:tplc="4290F5B4" w:tentative="1">
      <w:start w:val="1"/>
      <w:numFmt w:val="bullet"/>
      <w:lvlText w:val="o"/>
      <w:lvlJc w:val="left"/>
      <w:pPr>
        <w:tabs>
          <w:tab w:val="num" w:pos="3600"/>
        </w:tabs>
        <w:ind w:left="3600" w:hanging="360"/>
      </w:pPr>
      <w:rPr>
        <w:rFonts w:ascii="Courier New" w:hAnsi="Courier New" w:cs="Courier New" w:hint="default"/>
      </w:rPr>
    </w:lvl>
    <w:lvl w:ilvl="5" w:tplc="A828A574" w:tentative="1">
      <w:start w:val="1"/>
      <w:numFmt w:val="bullet"/>
      <w:lvlText w:val=""/>
      <w:lvlJc w:val="left"/>
      <w:pPr>
        <w:tabs>
          <w:tab w:val="num" w:pos="4320"/>
        </w:tabs>
        <w:ind w:left="4320" w:hanging="360"/>
      </w:pPr>
      <w:rPr>
        <w:rFonts w:ascii="Wingdings" w:hAnsi="Wingdings" w:hint="default"/>
      </w:rPr>
    </w:lvl>
    <w:lvl w:ilvl="6" w:tplc="00E24D26" w:tentative="1">
      <w:start w:val="1"/>
      <w:numFmt w:val="bullet"/>
      <w:lvlText w:val=""/>
      <w:lvlJc w:val="left"/>
      <w:pPr>
        <w:tabs>
          <w:tab w:val="num" w:pos="5040"/>
        </w:tabs>
        <w:ind w:left="5040" w:hanging="360"/>
      </w:pPr>
      <w:rPr>
        <w:rFonts w:ascii="Symbol" w:hAnsi="Symbol" w:hint="default"/>
      </w:rPr>
    </w:lvl>
    <w:lvl w:ilvl="7" w:tplc="0C38FEC6" w:tentative="1">
      <w:start w:val="1"/>
      <w:numFmt w:val="bullet"/>
      <w:lvlText w:val="o"/>
      <w:lvlJc w:val="left"/>
      <w:pPr>
        <w:tabs>
          <w:tab w:val="num" w:pos="5760"/>
        </w:tabs>
        <w:ind w:left="5760" w:hanging="360"/>
      </w:pPr>
      <w:rPr>
        <w:rFonts w:ascii="Courier New" w:hAnsi="Courier New" w:cs="Courier New" w:hint="default"/>
      </w:rPr>
    </w:lvl>
    <w:lvl w:ilvl="8" w:tplc="9586E2C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ED215A"/>
    <w:multiLevelType w:val="hybridMultilevel"/>
    <w:tmpl w:val="B4D87090"/>
    <w:lvl w:ilvl="0" w:tplc="7DDE1900">
      <w:numFmt w:val="bullet"/>
      <w:lvlText w:val="-"/>
      <w:lvlJc w:val="left"/>
      <w:pPr>
        <w:tabs>
          <w:tab w:val="num" w:pos="360"/>
        </w:tabs>
        <w:ind w:left="360" w:hanging="360"/>
      </w:pPr>
      <w:rPr>
        <w:rFonts w:ascii="Arial" w:eastAsia="Times New Roman" w:hAnsi="Arial" w:cs="Arial" w:hint="default"/>
      </w:rPr>
    </w:lvl>
    <w:lvl w:ilvl="1" w:tplc="9CF256EE" w:tentative="1">
      <w:start w:val="1"/>
      <w:numFmt w:val="bullet"/>
      <w:lvlText w:val="o"/>
      <w:lvlJc w:val="left"/>
      <w:pPr>
        <w:tabs>
          <w:tab w:val="num" w:pos="1080"/>
        </w:tabs>
        <w:ind w:left="1080" w:hanging="360"/>
      </w:pPr>
      <w:rPr>
        <w:rFonts w:ascii="Courier New" w:hAnsi="Courier New" w:cs="Courier New" w:hint="default"/>
      </w:rPr>
    </w:lvl>
    <w:lvl w:ilvl="2" w:tplc="60947758" w:tentative="1">
      <w:start w:val="1"/>
      <w:numFmt w:val="bullet"/>
      <w:lvlText w:val=""/>
      <w:lvlJc w:val="left"/>
      <w:pPr>
        <w:tabs>
          <w:tab w:val="num" w:pos="1800"/>
        </w:tabs>
        <w:ind w:left="1800" w:hanging="360"/>
      </w:pPr>
      <w:rPr>
        <w:rFonts w:ascii="Wingdings" w:hAnsi="Wingdings" w:hint="default"/>
      </w:rPr>
    </w:lvl>
    <w:lvl w:ilvl="3" w:tplc="0DF6E5CA" w:tentative="1">
      <w:start w:val="1"/>
      <w:numFmt w:val="bullet"/>
      <w:lvlText w:val=""/>
      <w:lvlJc w:val="left"/>
      <w:pPr>
        <w:tabs>
          <w:tab w:val="num" w:pos="2520"/>
        </w:tabs>
        <w:ind w:left="2520" w:hanging="360"/>
      </w:pPr>
      <w:rPr>
        <w:rFonts w:ascii="Symbol" w:hAnsi="Symbol" w:hint="default"/>
      </w:rPr>
    </w:lvl>
    <w:lvl w:ilvl="4" w:tplc="1F36BD4C" w:tentative="1">
      <w:start w:val="1"/>
      <w:numFmt w:val="bullet"/>
      <w:lvlText w:val="o"/>
      <w:lvlJc w:val="left"/>
      <w:pPr>
        <w:tabs>
          <w:tab w:val="num" w:pos="3240"/>
        </w:tabs>
        <w:ind w:left="3240" w:hanging="360"/>
      </w:pPr>
      <w:rPr>
        <w:rFonts w:ascii="Courier New" w:hAnsi="Courier New" w:cs="Courier New" w:hint="default"/>
      </w:rPr>
    </w:lvl>
    <w:lvl w:ilvl="5" w:tplc="B5589A82" w:tentative="1">
      <w:start w:val="1"/>
      <w:numFmt w:val="bullet"/>
      <w:lvlText w:val=""/>
      <w:lvlJc w:val="left"/>
      <w:pPr>
        <w:tabs>
          <w:tab w:val="num" w:pos="3960"/>
        </w:tabs>
        <w:ind w:left="3960" w:hanging="360"/>
      </w:pPr>
      <w:rPr>
        <w:rFonts w:ascii="Wingdings" w:hAnsi="Wingdings" w:hint="default"/>
      </w:rPr>
    </w:lvl>
    <w:lvl w:ilvl="6" w:tplc="F89C060C" w:tentative="1">
      <w:start w:val="1"/>
      <w:numFmt w:val="bullet"/>
      <w:lvlText w:val=""/>
      <w:lvlJc w:val="left"/>
      <w:pPr>
        <w:tabs>
          <w:tab w:val="num" w:pos="4680"/>
        </w:tabs>
        <w:ind w:left="4680" w:hanging="360"/>
      </w:pPr>
      <w:rPr>
        <w:rFonts w:ascii="Symbol" w:hAnsi="Symbol" w:hint="default"/>
      </w:rPr>
    </w:lvl>
    <w:lvl w:ilvl="7" w:tplc="350A3D0A" w:tentative="1">
      <w:start w:val="1"/>
      <w:numFmt w:val="bullet"/>
      <w:lvlText w:val="o"/>
      <w:lvlJc w:val="left"/>
      <w:pPr>
        <w:tabs>
          <w:tab w:val="num" w:pos="5400"/>
        </w:tabs>
        <w:ind w:left="5400" w:hanging="360"/>
      </w:pPr>
      <w:rPr>
        <w:rFonts w:ascii="Courier New" w:hAnsi="Courier New" w:cs="Courier New" w:hint="default"/>
      </w:rPr>
    </w:lvl>
    <w:lvl w:ilvl="8" w:tplc="0C9E4462"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B1B30"/>
    <w:multiLevelType w:val="multilevel"/>
    <w:tmpl w:val="90548960"/>
    <w:numStyleLink w:val="KBOBTitelListe"/>
  </w:abstractNum>
  <w:abstractNum w:abstractNumId="26"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9B3A9A"/>
    <w:multiLevelType w:val="hybridMultilevel"/>
    <w:tmpl w:val="102A645A"/>
    <w:lvl w:ilvl="0" w:tplc="5DD660E2">
      <w:start w:val="1"/>
      <w:numFmt w:val="decimal"/>
      <w:lvlText w:val="%1."/>
      <w:lvlJc w:val="left"/>
      <w:pPr>
        <w:tabs>
          <w:tab w:val="num" w:pos="720"/>
        </w:tabs>
        <w:ind w:left="720" w:hanging="360"/>
      </w:pPr>
      <w:rPr>
        <w:rFonts w:hint="default"/>
      </w:rPr>
    </w:lvl>
    <w:lvl w:ilvl="1" w:tplc="255C9B7C" w:tentative="1">
      <w:start w:val="1"/>
      <w:numFmt w:val="lowerLetter"/>
      <w:lvlText w:val="%2."/>
      <w:lvlJc w:val="left"/>
      <w:pPr>
        <w:tabs>
          <w:tab w:val="num" w:pos="1440"/>
        </w:tabs>
        <w:ind w:left="1440" w:hanging="360"/>
      </w:pPr>
    </w:lvl>
    <w:lvl w:ilvl="2" w:tplc="4E9C2ADE" w:tentative="1">
      <w:start w:val="1"/>
      <w:numFmt w:val="lowerRoman"/>
      <w:lvlText w:val="%3."/>
      <w:lvlJc w:val="right"/>
      <w:pPr>
        <w:tabs>
          <w:tab w:val="num" w:pos="2160"/>
        </w:tabs>
        <w:ind w:left="2160" w:hanging="180"/>
      </w:pPr>
    </w:lvl>
    <w:lvl w:ilvl="3" w:tplc="025E1670" w:tentative="1">
      <w:start w:val="1"/>
      <w:numFmt w:val="decimal"/>
      <w:lvlText w:val="%4."/>
      <w:lvlJc w:val="left"/>
      <w:pPr>
        <w:tabs>
          <w:tab w:val="num" w:pos="2880"/>
        </w:tabs>
        <w:ind w:left="2880" w:hanging="360"/>
      </w:pPr>
    </w:lvl>
    <w:lvl w:ilvl="4" w:tplc="1BD06C52" w:tentative="1">
      <w:start w:val="1"/>
      <w:numFmt w:val="lowerLetter"/>
      <w:lvlText w:val="%5."/>
      <w:lvlJc w:val="left"/>
      <w:pPr>
        <w:tabs>
          <w:tab w:val="num" w:pos="3600"/>
        </w:tabs>
        <w:ind w:left="3600" w:hanging="360"/>
      </w:pPr>
    </w:lvl>
    <w:lvl w:ilvl="5" w:tplc="ECDC36A0" w:tentative="1">
      <w:start w:val="1"/>
      <w:numFmt w:val="lowerRoman"/>
      <w:lvlText w:val="%6."/>
      <w:lvlJc w:val="right"/>
      <w:pPr>
        <w:tabs>
          <w:tab w:val="num" w:pos="4320"/>
        </w:tabs>
        <w:ind w:left="4320" w:hanging="180"/>
      </w:pPr>
    </w:lvl>
    <w:lvl w:ilvl="6" w:tplc="EDF44A60" w:tentative="1">
      <w:start w:val="1"/>
      <w:numFmt w:val="decimal"/>
      <w:lvlText w:val="%7."/>
      <w:lvlJc w:val="left"/>
      <w:pPr>
        <w:tabs>
          <w:tab w:val="num" w:pos="5040"/>
        </w:tabs>
        <w:ind w:left="5040" w:hanging="360"/>
      </w:pPr>
    </w:lvl>
    <w:lvl w:ilvl="7" w:tplc="C3A079D8" w:tentative="1">
      <w:start w:val="1"/>
      <w:numFmt w:val="lowerLetter"/>
      <w:lvlText w:val="%8."/>
      <w:lvlJc w:val="left"/>
      <w:pPr>
        <w:tabs>
          <w:tab w:val="num" w:pos="5760"/>
        </w:tabs>
        <w:ind w:left="5760" w:hanging="360"/>
      </w:pPr>
    </w:lvl>
    <w:lvl w:ilvl="8" w:tplc="B03C6090" w:tentative="1">
      <w:start w:val="1"/>
      <w:numFmt w:val="lowerRoman"/>
      <w:lvlText w:val="%9."/>
      <w:lvlJc w:val="right"/>
      <w:pPr>
        <w:tabs>
          <w:tab w:val="num" w:pos="6480"/>
        </w:tabs>
        <w:ind w:left="6480" w:hanging="180"/>
      </w:pPr>
    </w:lvl>
  </w:abstractNum>
  <w:abstractNum w:abstractNumId="28" w15:restartNumberingAfterBreak="0">
    <w:nsid w:val="65343EFC"/>
    <w:multiLevelType w:val="multilevel"/>
    <w:tmpl w:val="90548960"/>
    <w:numStyleLink w:val="KBOBTitelListe"/>
  </w:abstractNum>
  <w:abstractNum w:abstractNumId="29"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20"/>
  </w:num>
  <w:num w:numId="3">
    <w:abstractNumId w:val="29"/>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9"/>
  </w:num>
  <w:num w:numId="17">
    <w:abstractNumId w:val="21"/>
  </w:num>
  <w:num w:numId="18">
    <w:abstractNumId w:val="18"/>
  </w:num>
  <w:num w:numId="19">
    <w:abstractNumId w:val="23"/>
  </w:num>
  <w:num w:numId="20">
    <w:abstractNumId w:val="10"/>
  </w:num>
  <w:num w:numId="21">
    <w:abstractNumId w:val="26"/>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0"/>
  </w:num>
  <w:num w:numId="26">
    <w:abstractNumId w:val="13"/>
  </w:num>
  <w:num w:numId="27">
    <w:abstractNumId w:val="17"/>
  </w:num>
  <w:num w:numId="28">
    <w:abstractNumId w:val="14"/>
  </w:num>
  <w:num w:numId="29">
    <w:abstractNumId w:val="12"/>
  </w:num>
  <w:num w:numId="30">
    <w:abstractNumId w:val="1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1"/>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C620C4"/>
    <w:rsid w:val="00130AAD"/>
    <w:rsid w:val="002646A5"/>
    <w:rsid w:val="00450DFD"/>
    <w:rsid w:val="0066688F"/>
    <w:rsid w:val="00666F44"/>
    <w:rsid w:val="007E5E48"/>
    <w:rsid w:val="007E6FDD"/>
    <w:rsid w:val="008A3F1E"/>
    <w:rsid w:val="008D61DA"/>
    <w:rsid w:val="008E33CB"/>
    <w:rsid w:val="00905F6B"/>
    <w:rsid w:val="00A03889"/>
    <w:rsid w:val="00A267FC"/>
    <w:rsid w:val="00A95ABB"/>
    <w:rsid w:val="00BD535F"/>
    <w:rsid w:val="00C2497E"/>
    <w:rsid w:val="00C620C4"/>
    <w:rsid w:val="00C818CF"/>
    <w:rsid w:val="00CC1B1A"/>
    <w:rsid w:val="00D3316A"/>
    <w:rsid w:val="00F1772A"/>
    <w:rsid w:val="00F32376"/>
    <w:rsid w:val="00F728B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49F559AA"/>
  <w15:docId w15:val="{05F09B8D-3D9C-9C4E-BE9F-03065ABCE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450DFD"/>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9129">
      <w:bodyDiv w:val="1"/>
      <w:marLeft w:val="0"/>
      <w:marRight w:val="0"/>
      <w:marTop w:val="0"/>
      <w:marBottom w:val="0"/>
      <w:divBdr>
        <w:top w:val="none" w:sz="0" w:space="0" w:color="auto"/>
        <w:left w:val="none" w:sz="0" w:space="0" w:color="auto"/>
        <w:bottom w:val="none" w:sz="0" w:space="0" w:color="auto"/>
        <w:right w:val="none" w:sz="0" w:space="0" w:color="auto"/>
      </w:divBdr>
      <w:divsChild>
        <w:div w:id="1681152620">
          <w:marLeft w:val="0"/>
          <w:marRight w:val="0"/>
          <w:marTop w:val="0"/>
          <w:marBottom w:val="0"/>
          <w:divBdr>
            <w:top w:val="none" w:sz="0" w:space="0" w:color="auto"/>
            <w:left w:val="none" w:sz="0" w:space="0" w:color="auto"/>
            <w:bottom w:val="none" w:sz="0" w:space="0" w:color="auto"/>
            <w:right w:val="none" w:sz="0" w:space="0" w:color="auto"/>
          </w:divBdr>
          <w:divsChild>
            <w:div w:id="232743035">
              <w:marLeft w:val="0"/>
              <w:marRight w:val="0"/>
              <w:marTop w:val="0"/>
              <w:marBottom w:val="0"/>
              <w:divBdr>
                <w:top w:val="none" w:sz="0" w:space="0" w:color="auto"/>
                <w:left w:val="none" w:sz="0" w:space="0" w:color="auto"/>
                <w:bottom w:val="none" w:sz="0" w:space="0" w:color="auto"/>
                <w:right w:val="none" w:sz="0" w:space="0" w:color="auto"/>
              </w:divBdr>
              <w:divsChild>
                <w:div w:id="93344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526089">
      <w:bodyDiv w:val="1"/>
      <w:marLeft w:val="0"/>
      <w:marRight w:val="0"/>
      <w:marTop w:val="0"/>
      <w:marBottom w:val="0"/>
      <w:divBdr>
        <w:top w:val="none" w:sz="0" w:space="0" w:color="auto"/>
        <w:left w:val="none" w:sz="0" w:space="0" w:color="auto"/>
        <w:bottom w:val="none" w:sz="0" w:space="0" w:color="auto"/>
        <w:right w:val="none" w:sz="0" w:space="0" w:color="auto"/>
      </w:divBdr>
      <w:divsChild>
        <w:div w:id="1038243397">
          <w:marLeft w:val="0"/>
          <w:marRight w:val="0"/>
          <w:marTop w:val="0"/>
          <w:marBottom w:val="0"/>
          <w:divBdr>
            <w:top w:val="none" w:sz="0" w:space="0" w:color="auto"/>
            <w:left w:val="none" w:sz="0" w:space="0" w:color="auto"/>
            <w:bottom w:val="none" w:sz="0" w:space="0" w:color="auto"/>
            <w:right w:val="none" w:sz="0" w:space="0" w:color="auto"/>
          </w:divBdr>
          <w:divsChild>
            <w:div w:id="917590570">
              <w:marLeft w:val="0"/>
              <w:marRight w:val="0"/>
              <w:marTop w:val="0"/>
              <w:marBottom w:val="0"/>
              <w:divBdr>
                <w:top w:val="none" w:sz="0" w:space="0" w:color="auto"/>
                <w:left w:val="none" w:sz="0" w:space="0" w:color="auto"/>
                <w:bottom w:val="none" w:sz="0" w:space="0" w:color="auto"/>
                <w:right w:val="none" w:sz="0" w:space="0" w:color="auto"/>
              </w:divBdr>
              <w:divsChild>
                <w:div w:id="63996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23419">
      <w:bodyDiv w:val="1"/>
      <w:marLeft w:val="0"/>
      <w:marRight w:val="0"/>
      <w:marTop w:val="0"/>
      <w:marBottom w:val="0"/>
      <w:divBdr>
        <w:top w:val="none" w:sz="0" w:space="0" w:color="auto"/>
        <w:left w:val="none" w:sz="0" w:space="0" w:color="auto"/>
        <w:bottom w:val="none" w:sz="0" w:space="0" w:color="auto"/>
        <w:right w:val="none" w:sz="0" w:space="0" w:color="auto"/>
      </w:divBdr>
      <w:divsChild>
        <w:div w:id="1153376009">
          <w:marLeft w:val="0"/>
          <w:marRight w:val="0"/>
          <w:marTop w:val="0"/>
          <w:marBottom w:val="0"/>
          <w:divBdr>
            <w:top w:val="none" w:sz="0" w:space="0" w:color="auto"/>
            <w:left w:val="none" w:sz="0" w:space="0" w:color="auto"/>
            <w:bottom w:val="none" w:sz="0" w:space="0" w:color="auto"/>
            <w:right w:val="none" w:sz="0" w:space="0" w:color="auto"/>
          </w:divBdr>
          <w:divsChild>
            <w:div w:id="1341661498">
              <w:marLeft w:val="0"/>
              <w:marRight w:val="0"/>
              <w:marTop w:val="0"/>
              <w:marBottom w:val="0"/>
              <w:divBdr>
                <w:top w:val="none" w:sz="0" w:space="0" w:color="auto"/>
                <w:left w:val="none" w:sz="0" w:space="0" w:color="auto"/>
                <w:bottom w:val="none" w:sz="0" w:space="0" w:color="auto"/>
                <w:right w:val="none" w:sz="0" w:space="0" w:color="auto"/>
              </w:divBdr>
              <w:divsChild>
                <w:div w:id="9810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761204">
      <w:bodyDiv w:val="1"/>
      <w:marLeft w:val="0"/>
      <w:marRight w:val="0"/>
      <w:marTop w:val="0"/>
      <w:marBottom w:val="0"/>
      <w:divBdr>
        <w:top w:val="none" w:sz="0" w:space="0" w:color="auto"/>
        <w:left w:val="none" w:sz="0" w:space="0" w:color="auto"/>
        <w:bottom w:val="none" w:sz="0" w:space="0" w:color="auto"/>
        <w:right w:val="none" w:sz="0" w:space="0" w:color="auto"/>
      </w:divBdr>
      <w:divsChild>
        <w:div w:id="1751582979">
          <w:marLeft w:val="0"/>
          <w:marRight w:val="0"/>
          <w:marTop w:val="0"/>
          <w:marBottom w:val="0"/>
          <w:divBdr>
            <w:top w:val="none" w:sz="0" w:space="0" w:color="auto"/>
            <w:left w:val="none" w:sz="0" w:space="0" w:color="auto"/>
            <w:bottom w:val="none" w:sz="0" w:space="0" w:color="auto"/>
            <w:right w:val="none" w:sz="0" w:space="0" w:color="auto"/>
          </w:divBdr>
          <w:divsChild>
            <w:div w:id="942497661">
              <w:marLeft w:val="0"/>
              <w:marRight w:val="0"/>
              <w:marTop w:val="0"/>
              <w:marBottom w:val="0"/>
              <w:divBdr>
                <w:top w:val="none" w:sz="0" w:space="0" w:color="auto"/>
                <w:left w:val="none" w:sz="0" w:space="0" w:color="auto"/>
                <w:bottom w:val="none" w:sz="0" w:space="0" w:color="auto"/>
                <w:right w:val="none" w:sz="0" w:space="0" w:color="auto"/>
              </w:divBdr>
              <w:divsChild>
                <w:div w:id="1110128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040061">
      <w:bodyDiv w:val="1"/>
      <w:marLeft w:val="0"/>
      <w:marRight w:val="0"/>
      <w:marTop w:val="0"/>
      <w:marBottom w:val="0"/>
      <w:divBdr>
        <w:top w:val="none" w:sz="0" w:space="0" w:color="auto"/>
        <w:left w:val="none" w:sz="0" w:space="0" w:color="auto"/>
        <w:bottom w:val="none" w:sz="0" w:space="0" w:color="auto"/>
        <w:right w:val="none" w:sz="0" w:space="0" w:color="auto"/>
      </w:divBdr>
      <w:divsChild>
        <w:div w:id="366832632">
          <w:marLeft w:val="0"/>
          <w:marRight w:val="0"/>
          <w:marTop w:val="0"/>
          <w:marBottom w:val="0"/>
          <w:divBdr>
            <w:top w:val="none" w:sz="0" w:space="0" w:color="auto"/>
            <w:left w:val="none" w:sz="0" w:space="0" w:color="auto"/>
            <w:bottom w:val="none" w:sz="0" w:space="0" w:color="auto"/>
            <w:right w:val="none" w:sz="0" w:space="0" w:color="auto"/>
          </w:divBdr>
          <w:divsChild>
            <w:div w:id="1931543392">
              <w:marLeft w:val="0"/>
              <w:marRight w:val="0"/>
              <w:marTop w:val="0"/>
              <w:marBottom w:val="0"/>
              <w:divBdr>
                <w:top w:val="none" w:sz="0" w:space="0" w:color="auto"/>
                <w:left w:val="none" w:sz="0" w:space="0" w:color="auto"/>
                <w:bottom w:val="none" w:sz="0" w:space="0" w:color="auto"/>
                <w:right w:val="none" w:sz="0" w:space="0" w:color="auto"/>
              </w:divBdr>
              <w:divsChild>
                <w:div w:id="183857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73BB3-0962-4D57-A95D-D6F4B0B3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R:\Werkzeuge_CD_Bund\CDBundASTRA.dot</Template>
  <TotalTime>0</TotalTime>
  <Pages>26</Pages>
  <Words>2137</Words>
  <Characters>13466</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Beat Hiller</cp:lastModifiedBy>
  <cp:revision>64</cp:revision>
  <cp:lastPrinted>2010-12-01T15:55:00Z</cp:lastPrinted>
  <dcterms:created xsi:type="dcterms:W3CDTF">2010-12-02T05:33:00Z</dcterms:created>
  <dcterms:modified xsi:type="dcterms:W3CDTF">2021-04-04T08:06:00Z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